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693" w:rsidRPr="00BD197F" w:rsidRDefault="00693693" w:rsidP="00D63662">
      <w:pPr>
        <w:jc w:val="center"/>
        <w:rPr>
          <w:sz w:val="28"/>
        </w:rPr>
      </w:pPr>
      <w:r w:rsidRPr="00BD197F">
        <w:rPr>
          <w:sz w:val="28"/>
        </w:rPr>
        <w:t>НЕГОСУДАРСТВЕННОЕ ОБРАЗОВАТЕЛЬНОЕ УЧРЕЖДЕНИЕ</w:t>
      </w:r>
    </w:p>
    <w:p w:rsidR="00693693" w:rsidRPr="00BD197F" w:rsidRDefault="00693693" w:rsidP="00D63662">
      <w:pPr>
        <w:jc w:val="center"/>
        <w:rPr>
          <w:sz w:val="28"/>
        </w:rPr>
      </w:pPr>
      <w:r w:rsidRPr="00BD197F">
        <w:rPr>
          <w:sz w:val="28"/>
        </w:rPr>
        <w:t>ВЫСШЕГО ПРОФЕССИОНАЛЬНОГО ОБРАЗОВАНИЯ</w:t>
      </w:r>
    </w:p>
    <w:p w:rsidR="00693693" w:rsidRPr="00BD197F" w:rsidRDefault="00693693" w:rsidP="00D63662">
      <w:pPr>
        <w:jc w:val="center"/>
        <w:rPr>
          <w:sz w:val="28"/>
        </w:rPr>
      </w:pPr>
      <w:r w:rsidRPr="00BD197F">
        <w:rPr>
          <w:sz w:val="28"/>
        </w:rPr>
        <w:t>«САНКТ-ПЕТЕРБУРГСКИЙ ГУМАНИТАРНЫЙ</w:t>
      </w:r>
    </w:p>
    <w:p w:rsidR="00693693" w:rsidRPr="00BD197F" w:rsidRDefault="00693693" w:rsidP="00D63662">
      <w:pPr>
        <w:jc w:val="center"/>
        <w:rPr>
          <w:sz w:val="28"/>
        </w:rPr>
      </w:pPr>
      <w:r w:rsidRPr="00BD197F">
        <w:rPr>
          <w:sz w:val="28"/>
        </w:rPr>
        <w:t>УНИВЕРСИТЕТ ПРОФСОЮЗОВ»</w:t>
      </w:r>
    </w:p>
    <w:p w:rsidR="00693693" w:rsidRPr="00BD197F" w:rsidRDefault="00693693" w:rsidP="00D63662">
      <w:pPr>
        <w:rPr>
          <w:sz w:val="28"/>
        </w:rPr>
      </w:pPr>
    </w:p>
    <w:p w:rsidR="00693693" w:rsidRPr="00BD197F" w:rsidRDefault="00693693" w:rsidP="00D63662">
      <w:pPr>
        <w:jc w:val="center"/>
        <w:rPr>
          <w:sz w:val="28"/>
        </w:rPr>
      </w:pPr>
      <w:r w:rsidRPr="00BD197F">
        <w:rPr>
          <w:sz w:val="28"/>
        </w:rPr>
        <w:t xml:space="preserve">Кафедра </w:t>
      </w:r>
      <w:r>
        <w:rPr>
          <w:sz w:val="28"/>
        </w:rPr>
        <w:t>э</w:t>
      </w:r>
      <w:r w:rsidRPr="00BD197F">
        <w:rPr>
          <w:sz w:val="28"/>
        </w:rPr>
        <w:t>кономики и управления</w:t>
      </w:r>
    </w:p>
    <w:p w:rsidR="00693693" w:rsidRPr="00BD197F" w:rsidRDefault="00693693" w:rsidP="00D63662">
      <w:pPr>
        <w:jc w:val="center"/>
        <w:rPr>
          <w:sz w:val="28"/>
        </w:rPr>
      </w:pPr>
    </w:p>
    <w:p w:rsidR="00693693" w:rsidRPr="00BD197F" w:rsidRDefault="00693693" w:rsidP="00D63662">
      <w:pPr>
        <w:jc w:val="center"/>
        <w:rPr>
          <w:sz w:val="28"/>
        </w:rPr>
      </w:pPr>
    </w:p>
    <w:p w:rsidR="00693693" w:rsidRPr="00BD197F" w:rsidRDefault="00693693" w:rsidP="00D63662">
      <w:pPr>
        <w:jc w:val="center"/>
        <w:rPr>
          <w:sz w:val="28"/>
        </w:rPr>
      </w:pPr>
    </w:p>
    <w:p w:rsidR="00693693" w:rsidRPr="00BD197F" w:rsidRDefault="00693693" w:rsidP="00D63662">
      <w:pPr>
        <w:jc w:val="center"/>
        <w:rPr>
          <w:sz w:val="28"/>
        </w:rPr>
      </w:pPr>
    </w:p>
    <w:p w:rsidR="00693693" w:rsidRPr="00BD197F" w:rsidRDefault="00693693" w:rsidP="00D63662">
      <w:pPr>
        <w:jc w:val="center"/>
        <w:rPr>
          <w:b/>
          <w:sz w:val="28"/>
        </w:rPr>
      </w:pPr>
      <w:r w:rsidRPr="00BD197F">
        <w:rPr>
          <w:b/>
          <w:sz w:val="28"/>
        </w:rPr>
        <w:t>РАБОЧАЯ ПРОГРАММА ДИСЦИПЛИНЫ</w:t>
      </w:r>
    </w:p>
    <w:p w:rsidR="00693693" w:rsidRPr="00BD197F" w:rsidRDefault="00693693" w:rsidP="00D63662">
      <w:pPr>
        <w:jc w:val="center"/>
        <w:rPr>
          <w:b/>
          <w:sz w:val="28"/>
        </w:rPr>
      </w:pPr>
    </w:p>
    <w:p w:rsidR="00693693" w:rsidRPr="00BD197F" w:rsidRDefault="00693693" w:rsidP="00D63662">
      <w:pPr>
        <w:jc w:val="center"/>
        <w:rPr>
          <w:b/>
          <w:sz w:val="28"/>
        </w:rPr>
      </w:pPr>
      <w:r w:rsidRPr="00BD197F">
        <w:rPr>
          <w:b/>
          <w:sz w:val="28"/>
        </w:rPr>
        <w:t>ЦЕНООБРАЗОВАНИЕ</w:t>
      </w:r>
      <w:r>
        <w:rPr>
          <w:b/>
          <w:sz w:val="28"/>
        </w:rPr>
        <w:t xml:space="preserve"> В СКС</w:t>
      </w:r>
    </w:p>
    <w:p w:rsidR="00693693" w:rsidRPr="00BD197F" w:rsidRDefault="00693693" w:rsidP="00D63662">
      <w:pPr>
        <w:rPr>
          <w:sz w:val="28"/>
        </w:rPr>
      </w:pPr>
    </w:p>
    <w:p w:rsidR="00693693" w:rsidRPr="00BD197F" w:rsidRDefault="00693693" w:rsidP="00D63662">
      <w:pPr>
        <w:jc w:val="center"/>
        <w:rPr>
          <w:bCs w:val="0"/>
          <w:sz w:val="28"/>
        </w:rPr>
      </w:pPr>
      <w:r w:rsidRPr="00BD197F">
        <w:rPr>
          <w:bCs w:val="0"/>
          <w:sz w:val="28"/>
        </w:rPr>
        <w:t>Основная профессиональная образовательная программа</w:t>
      </w:r>
    </w:p>
    <w:p w:rsidR="00693693" w:rsidRPr="00BD197F" w:rsidRDefault="00693693" w:rsidP="00D63662">
      <w:pPr>
        <w:jc w:val="center"/>
        <w:rPr>
          <w:bCs w:val="0"/>
          <w:sz w:val="28"/>
        </w:rPr>
      </w:pPr>
      <w:r w:rsidRPr="00BD197F">
        <w:rPr>
          <w:bCs w:val="0"/>
          <w:sz w:val="28"/>
        </w:rPr>
        <w:t>высшего образования программы бакалавриата</w:t>
      </w:r>
    </w:p>
    <w:p w:rsidR="00693693" w:rsidRPr="00BD197F" w:rsidRDefault="00693693" w:rsidP="00D63662">
      <w:pPr>
        <w:jc w:val="center"/>
        <w:rPr>
          <w:b/>
          <w:bCs w:val="0"/>
          <w:sz w:val="28"/>
        </w:rPr>
      </w:pPr>
      <w:r w:rsidRPr="00BD197F">
        <w:rPr>
          <w:bCs w:val="0"/>
          <w:sz w:val="28"/>
        </w:rPr>
        <w:t xml:space="preserve"> по направлению подготовки </w:t>
      </w:r>
    </w:p>
    <w:p w:rsidR="00693693" w:rsidRPr="00BD197F" w:rsidRDefault="00693693" w:rsidP="00D63662">
      <w:pPr>
        <w:jc w:val="center"/>
        <w:rPr>
          <w:sz w:val="28"/>
        </w:rPr>
      </w:pPr>
    </w:p>
    <w:p w:rsidR="00693693" w:rsidRPr="00BD197F" w:rsidRDefault="00693693" w:rsidP="00D63662">
      <w:pPr>
        <w:jc w:val="center"/>
        <w:rPr>
          <w:sz w:val="28"/>
        </w:rPr>
      </w:pPr>
      <w:r w:rsidRPr="00BD197F">
        <w:rPr>
          <w:b/>
          <w:sz w:val="28"/>
        </w:rPr>
        <w:t>38.03.01 «Экономика»</w:t>
      </w:r>
    </w:p>
    <w:p w:rsidR="00693693" w:rsidRPr="00BD197F" w:rsidRDefault="00693693" w:rsidP="00D63662">
      <w:pPr>
        <w:jc w:val="center"/>
        <w:rPr>
          <w:sz w:val="28"/>
        </w:rPr>
      </w:pPr>
    </w:p>
    <w:p w:rsidR="00693693" w:rsidRPr="00BD197F" w:rsidRDefault="00693693" w:rsidP="00D63662">
      <w:pPr>
        <w:pStyle w:val="Default"/>
        <w:jc w:val="center"/>
        <w:rPr>
          <w:bCs/>
          <w:color w:val="auto"/>
          <w:sz w:val="28"/>
        </w:rPr>
      </w:pPr>
      <w:r w:rsidRPr="00BD197F">
        <w:rPr>
          <w:bCs/>
          <w:color w:val="auto"/>
          <w:sz w:val="28"/>
        </w:rPr>
        <w:t>Профиль подготовки «</w:t>
      </w:r>
      <w:r w:rsidRPr="00BD197F">
        <w:rPr>
          <w:b/>
          <w:bCs/>
          <w:color w:val="auto"/>
          <w:sz w:val="28"/>
        </w:rPr>
        <w:t>Экономика предприятий и организаций</w:t>
      </w:r>
      <w:r>
        <w:rPr>
          <w:b/>
          <w:bCs/>
          <w:color w:val="auto"/>
          <w:sz w:val="28"/>
        </w:rPr>
        <w:t xml:space="preserve"> СКС</w:t>
      </w:r>
      <w:r w:rsidRPr="00BD197F">
        <w:rPr>
          <w:bCs/>
          <w:color w:val="auto"/>
          <w:sz w:val="28"/>
        </w:rPr>
        <w:t>»</w:t>
      </w:r>
    </w:p>
    <w:p w:rsidR="00693693" w:rsidRPr="00BD197F" w:rsidRDefault="00693693" w:rsidP="00D63662">
      <w:pPr>
        <w:jc w:val="center"/>
        <w:rPr>
          <w:sz w:val="28"/>
        </w:rPr>
      </w:pPr>
    </w:p>
    <w:p w:rsidR="00693693" w:rsidRPr="00BD197F" w:rsidRDefault="00693693" w:rsidP="00D63662">
      <w:pPr>
        <w:jc w:val="center"/>
        <w:rPr>
          <w:sz w:val="28"/>
        </w:rPr>
      </w:pPr>
      <w:r w:rsidRPr="00BD197F">
        <w:rPr>
          <w:sz w:val="28"/>
        </w:rPr>
        <w:t>Квалификация:</w:t>
      </w:r>
    </w:p>
    <w:p w:rsidR="00693693" w:rsidRPr="00BD197F" w:rsidRDefault="00693693" w:rsidP="00D63662">
      <w:pPr>
        <w:jc w:val="center"/>
        <w:rPr>
          <w:b/>
          <w:sz w:val="28"/>
        </w:rPr>
      </w:pPr>
      <w:r w:rsidRPr="00BD197F">
        <w:rPr>
          <w:b/>
          <w:sz w:val="28"/>
        </w:rPr>
        <w:t>Бакалавр</w:t>
      </w:r>
    </w:p>
    <w:p w:rsidR="00693693" w:rsidRDefault="00693693" w:rsidP="00D63662">
      <w:pPr>
        <w:jc w:val="center"/>
      </w:pPr>
    </w:p>
    <w:p w:rsidR="00693693" w:rsidRDefault="00693693" w:rsidP="00D63662">
      <w:pPr>
        <w:jc w:val="center"/>
      </w:pPr>
    </w:p>
    <w:p w:rsidR="00693693" w:rsidRPr="00BD197F" w:rsidRDefault="00693693" w:rsidP="00D63662">
      <w:pPr>
        <w:jc w:val="center"/>
      </w:pPr>
    </w:p>
    <w:tbl>
      <w:tblPr>
        <w:tblW w:w="10141" w:type="dxa"/>
        <w:tblInd w:w="-252" w:type="dxa"/>
        <w:tblLook w:val="01E0"/>
      </w:tblPr>
      <w:tblGrid>
        <w:gridCol w:w="4471"/>
        <w:gridCol w:w="5670"/>
      </w:tblGrid>
      <w:tr w:rsidR="00693693" w:rsidRPr="00BD197F" w:rsidTr="004B0073">
        <w:tc>
          <w:tcPr>
            <w:tcW w:w="4471" w:type="dxa"/>
          </w:tcPr>
          <w:p w:rsidR="00693693" w:rsidRPr="00BD197F" w:rsidRDefault="00693693" w:rsidP="004B0073">
            <w:pPr>
              <w:rPr>
                <w:b/>
              </w:rPr>
            </w:pPr>
            <w:r w:rsidRPr="00BD197F">
              <w:rPr>
                <w:b/>
              </w:rPr>
              <w:t>Согласовано:</w:t>
            </w:r>
          </w:p>
          <w:p w:rsidR="00693693" w:rsidRPr="00BD197F" w:rsidRDefault="00693693" w:rsidP="004B0073">
            <w:pPr>
              <w:rPr>
                <w:b/>
              </w:rPr>
            </w:pPr>
            <w:r w:rsidRPr="00BD197F">
              <w:rPr>
                <w:b/>
              </w:rPr>
              <w:t>Руководитель ОПОП по направлению      38.03.01 – «Экономика»</w:t>
            </w:r>
          </w:p>
          <w:p w:rsidR="00693693" w:rsidRPr="00BD197F" w:rsidRDefault="00693693" w:rsidP="004B0073">
            <w:pPr>
              <w:rPr>
                <w:b/>
              </w:rPr>
            </w:pPr>
            <w:r w:rsidRPr="00BD197F">
              <w:rPr>
                <w:b/>
              </w:rPr>
              <w:t>Профиль «Экономика предприятий и организаций</w:t>
            </w:r>
            <w:r>
              <w:rPr>
                <w:b/>
              </w:rPr>
              <w:t xml:space="preserve"> СКС</w:t>
            </w:r>
            <w:r w:rsidRPr="00BD197F">
              <w:rPr>
                <w:b/>
              </w:rPr>
              <w:t>»</w:t>
            </w:r>
          </w:p>
          <w:p w:rsidR="00693693" w:rsidRPr="00BD197F" w:rsidRDefault="00693693" w:rsidP="004B0073">
            <w:pPr>
              <w:rPr>
                <w:b/>
              </w:rPr>
            </w:pPr>
            <w:r w:rsidRPr="00BD197F">
              <w:rPr>
                <w:b/>
              </w:rPr>
              <w:t>доцент_________ Е.Я.Морозова</w:t>
            </w:r>
          </w:p>
        </w:tc>
        <w:tc>
          <w:tcPr>
            <w:tcW w:w="5670" w:type="dxa"/>
          </w:tcPr>
          <w:p w:rsidR="00693693" w:rsidRPr="00C937CA" w:rsidRDefault="00693693" w:rsidP="005F3C32">
            <w:pPr>
              <w:rPr>
                <w:b/>
                <w:bCs w:val="0"/>
              </w:rPr>
            </w:pPr>
            <w:r w:rsidRPr="00C937CA">
              <w:rPr>
                <w:b/>
                <w:bCs w:val="0"/>
              </w:rPr>
              <w:t>Рассмотрена и утверждена на заседании кафедры</w:t>
            </w:r>
          </w:p>
          <w:p w:rsidR="00693693" w:rsidRPr="00C937CA" w:rsidRDefault="00693693" w:rsidP="005F3C32">
            <w:pPr>
              <w:rPr>
                <w:b/>
                <w:bCs w:val="0"/>
              </w:rPr>
            </w:pPr>
            <w:r w:rsidRPr="00C937CA">
              <w:rPr>
                <w:b/>
                <w:bCs w:val="0"/>
              </w:rPr>
              <w:t xml:space="preserve">« 19 »  мая  </w:t>
            </w:r>
            <w:smartTag w:uri="urn:schemas-microsoft-com:office:smarttags" w:element="metricconverter">
              <w:smartTagPr>
                <w:attr w:name="ProductID" w:val="2022 г"/>
              </w:smartTagPr>
              <w:r w:rsidRPr="00C937CA">
                <w:rPr>
                  <w:b/>
                  <w:bCs w:val="0"/>
                </w:rPr>
                <w:t>2022 г</w:t>
              </w:r>
            </w:smartTag>
            <w:r w:rsidRPr="00C937CA">
              <w:rPr>
                <w:b/>
                <w:bCs w:val="0"/>
              </w:rPr>
              <w:t>., протокол № 10</w:t>
            </w:r>
          </w:p>
          <w:p w:rsidR="00693693" w:rsidRPr="00C937CA" w:rsidRDefault="00693693" w:rsidP="005F3C32">
            <w:pPr>
              <w:rPr>
                <w:b/>
                <w:bCs w:val="0"/>
              </w:rPr>
            </w:pPr>
          </w:p>
          <w:p w:rsidR="00693693" w:rsidRPr="00606C3C" w:rsidRDefault="00693693" w:rsidP="005F3C32">
            <w:pPr>
              <w:rPr>
                <w:b/>
              </w:rPr>
            </w:pPr>
            <w:r w:rsidRPr="00C937CA">
              <w:rPr>
                <w:b/>
                <w:bCs w:val="0"/>
              </w:rPr>
              <w:t>Зав. кафедрой ____________Е.Г.Хольнова</w:t>
            </w:r>
          </w:p>
        </w:tc>
      </w:tr>
      <w:tr w:rsidR="00693693" w:rsidRPr="00BD197F" w:rsidTr="004B0073">
        <w:tc>
          <w:tcPr>
            <w:tcW w:w="4471" w:type="dxa"/>
          </w:tcPr>
          <w:p w:rsidR="00693693" w:rsidRPr="00BD197F" w:rsidRDefault="00693693" w:rsidP="004B0073">
            <w:pPr>
              <w:jc w:val="center"/>
              <w:rPr>
                <w:b/>
              </w:rPr>
            </w:pPr>
          </w:p>
          <w:p w:rsidR="00693693" w:rsidRPr="00BD197F" w:rsidRDefault="00693693" w:rsidP="004B0073">
            <w:pPr>
              <w:ind w:firstLine="708"/>
            </w:pPr>
          </w:p>
        </w:tc>
        <w:tc>
          <w:tcPr>
            <w:tcW w:w="5670" w:type="dxa"/>
          </w:tcPr>
          <w:p w:rsidR="00693693" w:rsidRPr="00606C3C" w:rsidRDefault="00693693" w:rsidP="005F3C32">
            <w:pPr>
              <w:rPr>
                <w:b/>
              </w:rPr>
            </w:pPr>
            <w:r w:rsidRPr="00606C3C">
              <w:rPr>
                <w:b/>
              </w:rPr>
              <w:t>Рекомендована решением</w:t>
            </w:r>
          </w:p>
          <w:p w:rsidR="00693693" w:rsidRDefault="00693693" w:rsidP="005F3C32">
            <w:pPr>
              <w:rPr>
                <w:b/>
              </w:rPr>
            </w:pPr>
            <w:r w:rsidRPr="00606C3C">
              <w:rPr>
                <w:b/>
              </w:rPr>
              <w:t>Методического совета</w:t>
            </w:r>
          </w:p>
          <w:p w:rsidR="00693693" w:rsidRPr="00606C3C" w:rsidRDefault="00693693" w:rsidP="005F3C32">
            <w:pPr>
              <w:rPr>
                <w:b/>
              </w:rPr>
            </w:pPr>
          </w:p>
          <w:p w:rsidR="00693693" w:rsidRPr="00606C3C" w:rsidRDefault="00693693" w:rsidP="005F3C32">
            <w:pPr>
              <w:rPr>
                <w:b/>
              </w:rPr>
            </w:pPr>
            <w:r w:rsidRPr="00606C3C">
              <w:rPr>
                <w:b/>
              </w:rPr>
              <w:t>«</w:t>
            </w:r>
            <w:r>
              <w:rPr>
                <w:b/>
              </w:rPr>
              <w:t>25</w:t>
            </w:r>
            <w:r w:rsidRPr="00606C3C">
              <w:rPr>
                <w:b/>
              </w:rPr>
              <w:t xml:space="preserve">» </w:t>
            </w:r>
            <w:r>
              <w:rPr>
                <w:b/>
              </w:rPr>
              <w:t xml:space="preserve">июня </w:t>
            </w:r>
            <w:smartTag w:uri="urn:schemas-microsoft-com:office:smarttags" w:element="metricconverter">
              <w:smartTagPr>
                <w:attr w:name="ProductID" w:val="2022 г"/>
              </w:smartTagPr>
              <w:r>
                <w:rPr>
                  <w:b/>
                </w:rPr>
                <w:t>2022</w:t>
              </w:r>
              <w:r w:rsidRPr="00606C3C">
                <w:rPr>
                  <w:b/>
                </w:rPr>
                <w:t xml:space="preserve"> г</w:t>
              </w:r>
            </w:smartTag>
            <w:r w:rsidRPr="00606C3C">
              <w:rPr>
                <w:b/>
              </w:rPr>
              <w:t>., протокол №</w:t>
            </w:r>
            <w:r>
              <w:rPr>
                <w:b/>
              </w:rPr>
              <w:t>6</w:t>
            </w:r>
          </w:p>
          <w:p w:rsidR="00693693" w:rsidRDefault="00693693" w:rsidP="005F3C32">
            <w:pPr>
              <w:rPr>
                <w:b/>
              </w:rPr>
            </w:pPr>
          </w:p>
          <w:p w:rsidR="00693693" w:rsidRPr="00606C3C" w:rsidRDefault="00693693" w:rsidP="005F3C32">
            <w:pPr>
              <w:rPr>
                <w:b/>
              </w:rPr>
            </w:pPr>
            <w:r w:rsidRPr="00606C3C">
              <w:rPr>
                <w:b/>
              </w:rPr>
              <w:t>Секретарь</w:t>
            </w:r>
            <w:r>
              <w:rPr>
                <w:b/>
              </w:rPr>
              <w:t xml:space="preserve"> МС  _____________ К.В. Газина</w:t>
            </w:r>
          </w:p>
          <w:p w:rsidR="00693693" w:rsidRPr="00606C3C" w:rsidRDefault="00693693" w:rsidP="005F3C32">
            <w:pPr>
              <w:rPr>
                <w:b/>
              </w:rPr>
            </w:pPr>
          </w:p>
        </w:tc>
      </w:tr>
      <w:tr w:rsidR="00693693" w:rsidRPr="00BD197F" w:rsidTr="004B0073">
        <w:tc>
          <w:tcPr>
            <w:tcW w:w="4471" w:type="dxa"/>
          </w:tcPr>
          <w:p w:rsidR="00693693" w:rsidRPr="00BD197F" w:rsidRDefault="00693693" w:rsidP="004B0073">
            <w:pPr>
              <w:jc w:val="center"/>
              <w:rPr>
                <w:b/>
              </w:rPr>
            </w:pPr>
          </w:p>
        </w:tc>
        <w:tc>
          <w:tcPr>
            <w:tcW w:w="5670" w:type="dxa"/>
          </w:tcPr>
          <w:p w:rsidR="00693693" w:rsidRPr="00BD197F" w:rsidRDefault="00693693" w:rsidP="004B0073">
            <w:pPr>
              <w:rPr>
                <w:b/>
              </w:rPr>
            </w:pPr>
          </w:p>
          <w:p w:rsidR="00693693" w:rsidRPr="00BD197F" w:rsidRDefault="00693693" w:rsidP="004B0073">
            <w:pPr>
              <w:rPr>
                <w:b/>
              </w:rPr>
            </w:pPr>
            <w:r w:rsidRPr="00BD197F">
              <w:rPr>
                <w:b/>
              </w:rPr>
              <w:t xml:space="preserve">Автор-разработчик: </w:t>
            </w:r>
          </w:p>
          <w:p w:rsidR="00693693" w:rsidRPr="00BD197F" w:rsidRDefault="00693693" w:rsidP="004B0073">
            <w:pPr>
              <w:rPr>
                <w:b/>
              </w:rPr>
            </w:pPr>
            <w:r w:rsidRPr="00BD197F">
              <w:rPr>
                <w:b/>
              </w:rPr>
              <w:t>доцент _____________О.И. Жулева</w:t>
            </w:r>
          </w:p>
          <w:p w:rsidR="00693693" w:rsidRPr="00BD197F" w:rsidRDefault="00693693" w:rsidP="004B0073">
            <w:pPr>
              <w:rPr>
                <w:b/>
              </w:rPr>
            </w:pPr>
          </w:p>
          <w:p w:rsidR="00693693" w:rsidRPr="00BD197F" w:rsidRDefault="00693693" w:rsidP="004B0073">
            <w:pPr>
              <w:rPr>
                <w:b/>
              </w:rPr>
            </w:pPr>
          </w:p>
        </w:tc>
      </w:tr>
    </w:tbl>
    <w:p w:rsidR="00693693" w:rsidRPr="00BD197F" w:rsidRDefault="00693693" w:rsidP="00D63662">
      <w:pPr>
        <w:jc w:val="center"/>
      </w:pPr>
    </w:p>
    <w:p w:rsidR="00693693" w:rsidRPr="00BD197F" w:rsidRDefault="00693693" w:rsidP="00D63662">
      <w:pPr>
        <w:jc w:val="center"/>
      </w:pPr>
    </w:p>
    <w:p w:rsidR="00693693" w:rsidRPr="00BD197F" w:rsidRDefault="00693693" w:rsidP="00D63662">
      <w:pPr>
        <w:jc w:val="center"/>
        <w:rPr>
          <w:sz w:val="28"/>
        </w:rPr>
      </w:pPr>
      <w:r w:rsidRPr="00BD197F">
        <w:rPr>
          <w:sz w:val="28"/>
        </w:rPr>
        <w:t>Санкт-Петербург</w:t>
      </w:r>
    </w:p>
    <w:p w:rsidR="00693693" w:rsidRPr="00BD197F" w:rsidRDefault="00693693" w:rsidP="00D63662">
      <w:pPr>
        <w:jc w:val="center"/>
        <w:rPr>
          <w:caps/>
        </w:rPr>
      </w:pPr>
    </w:p>
    <w:p w:rsidR="00693693" w:rsidRDefault="00693693" w:rsidP="00D63662">
      <w:pPr>
        <w:jc w:val="center"/>
        <w:rPr>
          <w:caps/>
        </w:rPr>
      </w:pPr>
    </w:p>
    <w:p w:rsidR="00693693" w:rsidRPr="00BD197F" w:rsidRDefault="00693693" w:rsidP="00D63662">
      <w:pPr>
        <w:jc w:val="center"/>
        <w:rPr>
          <w:caps/>
        </w:rPr>
      </w:pPr>
    </w:p>
    <w:p w:rsidR="00693693" w:rsidRPr="00BD197F" w:rsidRDefault="00693693" w:rsidP="00D63662">
      <w:pPr>
        <w:jc w:val="center"/>
        <w:rPr>
          <w:b/>
        </w:rPr>
      </w:pPr>
    </w:p>
    <w:p w:rsidR="00693693" w:rsidRPr="00BD197F" w:rsidRDefault="00693693" w:rsidP="00D63662">
      <w:pPr>
        <w:jc w:val="center"/>
        <w:rPr>
          <w:b/>
        </w:rPr>
      </w:pPr>
      <w:r w:rsidRPr="00BD197F">
        <w:rPr>
          <w:b/>
        </w:rPr>
        <w:t>СТРУКТУРА</w:t>
      </w:r>
    </w:p>
    <w:p w:rsidR="00693693" w:rsidRPr="00BD197F" w:rsidRDefault="00693693" w:rsidP="00D63662">
      <w:pPr>
        <w:rPr>
          <w:b/>
          <w:bCs w:val="0"/>
        </w:rPr>
      </w:pPr>
    </w:p>
    <w:p w:rsidR="00693693" w:rsidRPr="00BD197F" w:rsidRDefault="00693693" w:rsidP="00D63662">
      <w:pPr>
        <w:rPr>
          <w:b/>
          <w:bCs w:val="0"/>
        </w:rPr>
      </w:pPr>
    </w:p>
    <w:p w:rsidR="00693693" w:rsidRPr="00BD197F" w:rsidRDefault="00693693" w:rsidP="00D63662">
      <w:pPr>
        <w:rPr>
          <w:bCs w:val="0"/>
        </w:rPr>
      </w:pPr>
      <w:r w:rsidRPr="00BD197F">
        <w:rPr>
          <w:bCs w:val="0"/>
        </w:rPr>
        <w:t>1. Цель и задачи освоения дисциплины</w:t>
      </w:r>
    </w:p>
    <w:p w:rsidR="00693693" w:rsidRPr="00BD197F" w:rsidRDefault="00693693" w:rsidP="00D63662">
      <w:pPr>
        <w:rPr>
          <w:bCs w:val="0"/>
        </w:rPr>
      </w:pPr>
      <w:r w:rsidRPr="00BD197F">
        <w:rPr>
          <w:bCs w:val="0"/>
        </w:rPr>
        <w:t>2. Место дисциплины в структуре ОПОП</w:t>
      </w:r>
    </w:p>
    <w:p w:rsidR="00693693" w:rsidRPr="00BD197F" w:rsidRDefault="00693693" w:rsidP="00D63662">
      <w:pPr>
        <w:rPr>
          <w:bCs w:val="0"/>
        </w:rPr>
      </w:pPr>
      <w:r w:rsidRPr="00BD197F">
        <w:rPr>
          <w:bCs w:val="0"/>
        </w:rPr>
        <w:t>3. Требования к результатам освоения дисциплины</w:t>
      </w:r>
    </w:p>
    <w:p w:rsidR="00693693" w:rsidRPr="00BD197F" w:rsidRDefault="00693693" w:rsidP="00D63662">
      <w:r w:rsidRPr="00BD197F">
        <w:rPr>
          <w:bCs w:val="0"/>
        </w:rPr>
        <w:t>4. Тематический план изучения дисциплины</w:t>
      </w:r>
    </w:p>
    <w:p w:rsidR="00693693" w:rsidRPr="00BD197F" w:rsidRDefault="00693693" w:rsidP="00D63662">
      <w:r w:rsidRPr="00BD197F">
        <w:t xml:space="preserve">5. </w:t>
      </w:r>
      <w:r w:rsidRPr="00C8291C">
        <w:rPr>
          <w:bCs w:val="0"/>
        </w:rPr>
        <w:t>Содержание разделов и тем дисциплины</w:t>
      </w:r>
    </w:p>
    <w:p w:rsidR="00693693" w:rsidRPr="00BD197F" w:rsidRDefault="00693693" w:rsidP="00D63662">
      <w:pPr>
        <w:rPr>
          <w:bCs w:val="0"/>
        </w:rPr>
      </w:pPr>
      <w:r w:rsidRPr="00BD197F">
        <w:rPr>
          <w:bCs w:val="0"/>
        </w:rPr>
        <w:t>6. План практических (семинарских) занятий</w:t>
      </w:r>
    </w:p>
    <w:p w:rsidR="00693693" w:rsidRPr="00BD197F" w:rsidRDefault="00693693" w:rsidP="00D63662">
      <w:pPr>
        <w:rPr>
          <w:bCs w:val="0"/>
        </w:rPr>
      </w:pPr>
      <w:r w:rsidRPr="00BD197F">
        <w:rPr>
          <w:bCs w:val="0"/>
        </w:rPr>
        <w:t>7. Образовательные технологии</w:t>
      </w:r>
    </w:p>
    <w:p w:rsidR="00693693" w:rsidRPr="00BD197F" w:rsidRDefault="00693693" w:rsidP="00D63662">
      <w:pPr>
        <w:rPr>
          <w:bCs w:val="0"/>
        </w:rPr>
      </w:pPr>
      <w:r w:rsidRPr="00BD197F">
        <w:rPr>
          <w:bCs w:val="0"/>
        </w:rPr>
        <w:t>8. План самостоятельной работы студентов</w:t>
      </w:r>
    </w:p>
    <w:p w:rsidR="00693693" w:rsidRPr="00BD197F" w:rsidRDefault="00693693" w:rsidP="00D63662">
      <w:pPr>
        <w:rPr>
          <w:bCs w:val="0"/>
        </w:rPr>
      </w:pPr>
      <w:r w:rsidRPr="00BD197F">
        <w:rPr>
          <w:bCs w:val="0"/>
        </w:rPr>
        <w:t>9. Контроль знаний по дисциплине</w:t>
      </w:r>
    </w:p>
    <w:p w:rsidR="00693693" w:rsidRPr="00BD197F" w:rsidRDefault="00693693" w:rsidP="00D63662">
      <w:pPr>
        <w:rPr>
          <w:bCs w:val="0"/>
        </w:rPr>
      </w:pPr>
      <w:r w:rsidRPr="00BD197F">
        <w:rPr>
          <w:bCs w:val="0"/>
        </w:rPr>
        <w:t>10. Учебно-методическое и информационное обеспечение дисциплины</w:t>
      </w:r>
    </w:p>
    <w:p w:rsidR="00693693" w:rsidRPr="00BD197F" w:rsidRDefault="00693693" w:rsidP="00D63662">
      <w:pPr>
        <w:rPr>
          <w:bCs w:val="0"/>
        </w:rPr>
      </w:pPr>
      <w:r w:rsidRPr="00BD197F">
        <w:rPr>
          <w:bCs w:val="0"/>
        </w:rPr>
        <w:t>11. Материально-техническое обеспечение дисциплины</w:t>
      </w:r>
    </w:p>
    <w:p w:rsidR="00693693" w:rsidRPr="00BD197F" w:rsidRDefault="00693693" w:rsidP="00D63662">
      <w:pPr>
        <w:rPr>
          <w:bCs w:val="0"/>
        </w:rPr>
      </w:pPr>
    </w:p>
    <w:p w:rsidR="00693693" w:rsidRPr="00BD197F" w:rsidRDefault="00693693" w:rsidP="00D63662">
      <w:pPr>
        <w:widowControl w:val="0"/>
        <w:rPr>
          <w:b/>
          <w:bCs w:val="0"/>
        </w:rPr>
      </w:pPr>
      <w:r w:rsidRPr="00BD197F">
        <w:rPr>
          <w:b/>
          <w:bCs w:val="0"/>
        </w:rPr>
        <w:t>Учебно-методическое обеспечение самостоятельной работы студентов</w:t>
      </w:r>
    </w:p>
    <w:p w:rsidR="00693693" w:rsidRPr="00BD197F" w:rsidRDefault="00693693" w:rsidP="00D63662">
      <w:pPr>
        <w:widowControl w:val="0"/>
        <w:rPr>
          <w:bCs w:val="0"/>
        </w:rPr>
      </w:pPr>
      <w:r w:rsidRPr="00BD197F">
        <w:rPr>
          <w:bCs w:val="0"/>
        </w:rPr>
        <w:t>1. Методические рекомендации по организации самостоятельной работы студентов</w:t>
      </w:r>
    </w:p>
    <w:p w:rsidR="00693693" w:rsidRPr="00BD197F" w:rsidRDefault="00693693" w:rsidP="00D63662">
      <w:pPr>
        <w:widowControl w:val="0"/>
        <w:rPr>
          <w:bCs w:val="0"/>
        </w:rPr>
      </w:pPr>
      <w:r w:rsidRPr="00BD197F">
        <w:rPr>
          <w:bCs w:val="0"/>
        </w:rPr>
        <w:t>2. Методические рекомендации по подготовке к практическим (семинарским) занятиям</w:t>
      </w:r>
    </w:p>
    <w:p w:rsidR="00693693" w:rsidRPr="00BD197F" w:rsidRDefault="00693693" w:rsidP="00D63662">
      <w:pPr>
        <w:widowControl w:val="0"/>
        <w:rPr>
          <w:bCs w:val="0"/>
        </w:rPr>
      </w:pPr>
      <w:r w:rsidRPr="00BD197F">
        <w:rPr>
          <w:bCs w:val="0"/>
        </w:rPr>
        <w:t>3. Методические рекомендации по написанию контрольных работ</w:t>
      </w:r>
    </w:p>
    <w:p w:rsidR="00693693" w:rsidRPr="00BD197F" w:rsidRDefault="00693693" w:rsidP="00D63662">
      <w:pPr>
        <w:widowControl w:val="0"/>
        <w:rPr>
          <w:bCs w:val="0"/>
        </w:rPr>
      </w:pPr>
      <w:r w:rsidRPr="00BD197F">
        <w:rPr>
          <w:bCs w:val="0"/>
        </w:rPr>
        <w:t>4. Методические рекомендации по написанию курсовых работ</w:t>
      </w:r>
    </w:p>
    <w:p w:rsidR="00693693" w:rsidRPr="00BD197F" w:rsidRDefault="00693693" w:rsidP="00D63662">
      <w:pPr>
        <w:widowControl w:val="0"/>
        <w:rPr>
          <w:bCs w:val="0"/>
        </w:rPr>
      </w:pPr>
    </w:p>
    <w:p w:rsidR="00693693" w:rsidRPr="00BD197F" w:rsidRDefault="00693693" w:rsidP="00D63662">
      <w:pPr>
        <w:widowControl w:val="0"/>
        <w:rPr>
          <w:b/>
          <w:bCs w:val="0"/>
        </w:rPr>
      </w:pPr>
      <w:r w:rsidRPr="00BD197F">
        <w:rPr>
          <w:b/>
          <w:bCs w:val="0"/>
        </w:rPr>
        <w:t>Оценочные и методические материалы</w:t>
      </w:r>
    </w:p>
    <w:p w:rsidR="00693693" w:rsidRPr="00BD197F" w:rsidRDefault="00693693" w:rsidP="00D63662">
      <w:pPr>
        <w:jc w:val="both"/>
      </w:pPr>
      <w:r w:rsidRPr="00BD197F">
        <w:t>1. Перечень компетенций с указанием этапов их формирования в процессе освоения образовательной программы</w:t>
      </w:r>
    </w:p>
    <w:p w:rsidR="00693693" w:rsidRPr="00BD197F" w:rsidRDefault="00693693" w:rsidP="00D63662">
      <w:pPr>
        <w:jc w:val="both"/>
      </w:pPr>
      <w:r w:rsidRPr="00BD197F">
        <w:t>2. Описание показателей и к</w:t>
      </w:r>
      <w:r>
        <w:t>ритериев оценивания компетенций</w:t>
      </w:r>
    </w:p>
    <w:p w:rsidR="00693693" w:rsidRPr="00BD197F" w:rsidRDefault="00693693" w:rsidP="00D63662">
      <w:pPr>
        <w:pStyle w:val="ConsPlusNormal"/>
        <w:ind w:firstLine="0"/>
        <w:rPr>
          <w:rFonts w:ascii="Times New Roman" w:hAnsi="Times New Roman" w:cs="Times New Roman"/>
          <w:sz w:val="24"/>
          <w:szCs w:val="24"/>
        </w:rPr>
      </w:pPr>
      <w:r w:rsidRPr="00BD197F">
        <w:rPr>
          <w:rFonts w:ascii="Times New Roman" w:hAnsi="Times New Roman" w:cs="Times New Roman"/>
          <w:sz w:val="24"/>
          <w:szCs w:val="24"/>
        </w:rPr>
        <w:t xml:space="preserve">3. Типовые контрольные задания и методические материалы, процедуры оценивания знаний, умений и навыков </w:t>
      </w:r>
    </w:p>
    <w:p w:rsidR="00693693" w:rsidRPr="00BD197F" w:rsidRDefault="00693693" w:rsidP="00D63662">
      <w:pPr>
        <w:pStyle w:val="ConsPlusNormal"/>
        <w:ind w:firstLine="0"/>
        <w:jc w:val="both"/>
        <w:rPr>
          <w:rFonts w:ascii="Times New Roman" w:hAnsi="Times New Roman" w:cs="Times New Roman"/>
          <w:sz w:val="24"/>
          <w:szCs w:val="24"/>
        </w:rPr>
      </w:pPr>
    </w:p>
    <w:p w:rsidR="00693693" w:rsidRPr="00BD197F" w:rsidRDefault="00693693" w:rsidP="00D63662">
      <w:pPr>
        <w:widowControl w:val="0"/>
        <w:rPr>
          <w:b/>
          <w:bCs w:val="0"/>
        </w:rPr>
      </w:pPr>
      <w:r w:rsidRPr="00BD197F">
        <w:rPr>
          <w:b/>
          <w:bCs w:val="0"/>
        </w:rPr>
        <w:t>Глоссарий</w:t>
      </w:r>
    </w:p>
    <w:p w:rsidR="00693693" w:rsidRPr="00BD197F" w:rsidRDefault="00693693" w:rsidP="00D63662">
      <w:pPr>
        <w:widowControl w:val="0"/>
        <w:rPr>
          <w:bCs w:val="0"/>
        </w:rPr>
      </w:pPr>
    </w:p>
    <w:p w:rsidR="00693693" w:rsidRPr="00BD197F" w:rsidRDefault="00693693" w:rsidP="00D63662">
      <w:pPr>
        <w:widowControl w:val="0"/>
        <w:rPr>
          <w:bCs w:val="0"/>
        </w:rPr>
      </w:pPr>
      <w:r w:rsidRPr="00BD197F">
        <w:rPr>
          <w:b/>
          <w:bCs w:val="0"/>
        </w:rPr>
        <w:t>Методические рекомендации для преподавателя по дисциплине</w:t>
      </w:r>
    </w:p>
    <w:p w:rsidR="00693693" w:rsidRPr="00BD197F" w:rsidRDefault="00693693" w:rsidP="00D63662">
      <w:pPr>
        <w:jc w:val="center"/>
      </w:pPr>
    </w:p>
    <w:p w:rsidR="00693693" w:rsidRPr="00BD197F" w:rsidRDefault="00693693" w:rsidP="00D63662"/>
    <w:p w:rsidR="00693693" w:rsidRPr="00BD197F" w:rsidRDefault="00693693" w:rsidP="00FF3FEB">
      <w:pPr>
        <w:pStyle w:val="Heading1"/>
        <w:spacing w:before="0" w:after="0"/>
        <w:rPr>
          <w:rFonts w:ascii="Times New Roman" w:hAnsi="Times New Roman" w:cs="Times New Roman"/>
          <w:sz w:val="24"/>
          <w:szCs w:val="24"/>
        </w:rPr>
      </w:pPr>
      <w:r w:rsidRPr="00BD197F">
        <w:rPr>
          <w:rFonts w:ascii="Times New Roman" w:hAnsi="Times New Roman" w:cs="Times New Roman"/>
          <w:sz w:val="24"/>
          <w:szCs w:val="24"/>
        </w:rPr>
        <w:br w:type="page"/>
      </w:r>
      <w:bookmarkStart w:id="0" w:name="_Toc398033655"/>
      <w:r w:rsidRPr="00BD197F">
        <w:rPr>
          <w:rFonts w:ascii="Times New Roman" w:hAnsi="Times New Roman" w:cs="Times New Roman"/>
          <w:sz w:val="24"/>
          <w:szCs w:val="24"/>
        </w:rPr>
        <w:t>1.Цели и задачи освоения дисциплины</w:t>
      </w:r>
      <w:bookmarkEnd w:id="0"/>
    </w:p>
    <w:p w:rsidR="00693693" w:rsidRPr="00BD197F" w:rsidRDefault="00693693" w:rsidP="00D63662"/>
    <w:p w:rsidR="00693693" w:rsidRPr="00BD197F" w:rsidRDefault="00693693" w:rsidP="00D63662">
      <w:pPr>
        <w:ind w:firstLine="709"/>
        <w:jc w:val="both"/>
        <w:rPr>
          <w:b/>
        </w:rPr>
      </w:pPr>
      <w:r w:rsidRPr="00BD197F">
        <w:rPr>
          <w:b/>
        </w:rPr>
        <w:t xml:space="preserve">Цель </w:t>
      </w:r>
      <w:r w:rsidRPr="00BD197F">
        <w:t xml:space="preserve">- </w:t>
      </w:r>
      <w:r w:rsidRPr="00BD197F">
        <w:rPr>
          <w:rStyle w:val="rvts16"/>
        </w:rPr>
        <w:t>формирование у студентов основных понятий и представлений о методологии и стратегии в области ценообразования на предприятиях и организациях социально-культурной сферы в условиях рыночной экономики.</w:t>
      </w:r>
    </w:p>
    <w:p w:rsidR="00693693" w:rsidRPr="00BD197F" w:rsidRDefault="00693693" w:rsidP="00D63662">
      <w:pPr>
        <w:ind w:firstLine="709"/>
        <w:jc w:val="both"/>
      </w:pPr>
      <w:r w:rsidRPr="00BD197F">
        <w:rPr>
          <w:b/>
        </w:rPr>
        <w:t xml:space="preserve">Основные задачи </w:t>
      </w:r>
      <w:r w:rsidRPr="00BD197F">
        <w:t xml:space="preserve"> дисциплины: </w:t>
      </w:r>
    </w:p>
    <w:p w:rsidR="00693693" w:rsidRPr="00BD197F" w:rsidRDefault="00693693" w:rsidP="00D63662">
      <w:pPr>
        <w:pStyle w:val="rvps6"/>
      </w:pPr>
      <w:r w:rsidRPr="00BD197F">
        <w:rPr>
          <w:rStyle w:val="rvts17"/>
        </w:rPr>
        <w:t xml:space="preserve">- </w:t>
      </w:r>
      <w:r w:rsidRPr="00BD197F">
        <w:rPr>
          <w:rStyle w:val="rvts16"/>
        </w:rPr>
        <w:t xml:space="preserve">изучение форм и методов проведения ценовой политики предприятий и государства; </w:t>
      </w:r>
    </w:p>
    <w:p w:rsidR="00693693" w:rsidRPr="00BD197F" w:rsidRDefault="00693693" w:rsidP="00D63662">
      <w:pPr>
        <w:pStyle w:val="rvps6"/>
      </w:pPr>
      <w:r w:rsidRPr="00BD197F">
        <w:rPr>
          <w:rStyle w:val="rvts17"/>
        </w:rPr>
        <w:t>-</w:t>
      </w:r>
      <w:r w:rsidRPr="00BD197F">
        <w:rPr>
          <w:rStyle w:val="rvts16"/>
        </w:rPr>
        <w:t xml:space="preserve"> получение практических навыков по исследованию конъюнктуры рынка и динамике цен, выбору маркетинговой стратегии цен, проведению контрактных соглашений по обоснованию базовой цены и условий платежа.</w:t>
      </w:r>
    </w:p>
    <w:p w:rsidR="00693693" w:rsidRPr="00BD197F" w:rsidRDefault="00693693" w:rsidP="00D63662">
      <w:pPr>
        <w:jc w:val="both"/>
      </w:pPr>
    </w:p>
    <w:p w:rsidR="00693693" w:rsidRPr="00BD197F" w:rsidRDefault="00693693" w:rsidP="00FF3FEB">
      <w:pPr>
        <w:rPr>
          <w:b/>
        </w:rPr>
      </w:pPr>
      <w:r w:rsidRPr="00BD197F">
        <w:rPr>
          <w:b/>
        </w:rPr>
        <w:t>2. Место дисциплины в структуре ОПОП:</w:t>
      </w:r>
    </w:p>
    <w:p w:rsidR="00693693" w:rsidRPr="00232912" w:rsidRDefault="00693693" w:rsidP="00D63662">
      <w:r w:rsidRPr="00232912">
        <w:t>Междисциплинарные связи с обеспечиваемыми (последующими) дисциплинами</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44"/>
        <w:gridCol w:w="3018"/>
        <w:gridCol w:w="754"/>
        <w:gridCol w:w="671"/>
        <w:gridCol w:w="671"/>
        <w:gridCol w:w="671"/>
        <w:gridCol w:w="671"/>
        <w:gridCol w:w="671"/>
        <w:gridCol w:w="671"/>
        <w:gridCol w:w="845"/>
      </w:tblGrid>
      <w:tr w:rsidR="00693693" w:rsidRPr="00BD197F" w:rsidTr="00C348DF">
        <w:trPr>
          <w:trHeight w:val="180"/>
          <w:jc w:val="center"/>
        </w:trPr>
        <w:tc>
          <w:tcPr>
            <w:tcW w:w="644" w:type="dxa"/>
            <w:vMerge w:val="restart"/>
          </w:tcPr>
          <w:p w:rsidR="00693693" w:rsidRPr="00BD197F" w:rsidRDefault="00693693" w:rsidP="004B0073">
            <w:pPr>
              <w:jc w:val="center"/>
              <w:rPr>
                <w:bCs w:val="0"/>
              </w:rPr>
            </w:pPr>
            <w:r w:rsidRPr="00BD197F">
              <w:rPr>
                <w:bCs w:val="0"/>
              </w:rPr>
              <w:t>№ п/п</w:t>
            </w:r>
          </w:p>
        </w:tc>
        <w:tc>
          <w:tcPr>
            <w:tcW w:w="3018" w:type="dxa"/>
            <w:vMerge w:val="restart"/>
          </w:tcPr>
          <w:p w:rsidR="00693693" w:rsidRPr="00232912" w:rsidRDefault="00693693" w:rsidP="004B0073">
            <w:pPr>
              <w:jc w:val="center"/>
            </w:pPr>
          </w:p>
          <w:p w:rsidR="00693693" w:rsidRPr="00232912" w:rsidRDefault="00693693" w:rsidP="004B0073">
            <w:pPr>
              <w:jc w:val="center"/>
            </w:pPr>
            <w:r w:rsidRPr="00232912">
              <w:t>Наименование обеспечиваемых (последующих) дисциплин</w:t>
            </w:r>
          </w:p>
        </w:tc>
        <w:tc>
          <w:tcPr>
            <w:tcW w:w="5625" w:type="dxa"/>
            <w:gridSpan w:val="8"/>
          </w:tcPr>
          <w:p w:rsidR="00693693" w:rsidRPr="00232912" w:rsidRDefault="00693693" w:rsidP="004B0073">
            <w:pPr>
              <w:jc w:val="center"/>
            </w:pPr>
            <w:r w:rsidRPr="00232912">
              <w:t xml:space="preserve">№ </w:t>
            </w:r>
            <w:r>
              <w:t>тем</w:t>
            </w:r>
            <w:r w:rsidRPr="00232912">
              <w:t xml:space="preserve"> данной дисциплины, необходимых для изучения</w:t>
            </w:r>
          </w:p>
          <w:p w:rsidR="00693693" w:rsidRPr="00232912" w:rsidRDefault="00693693" w:rsidP="004B0073">
            <w:pPr>
              <w:jc w:val="center"/>
            </w:pPr>
            <w:r w:rsidRPr="00232912">
              <w:t>обеспечиваемых дисциплин</w:t>
            </w:r>
          </w:p>
        </w:tc>
      </w:tr>
      <w:tr w:rsidR="00693693" w:rsidRPr="00BD197F" w:rsidTr="00C348DF">
        <w:trPr>
          <w:trHeight w:val="345"/>
          <w:jc w:val="center"/>
        </w:trPr>
        <w:tc>
          <w:tcPr>
            <w:tcW w:w="644" w:type="dxa"/>
            <w:vMerge/>
            <w:vAlign w:val="center"/>
          </w:tcPr>
          <w:p w:rsidR="00693693" w:rsidRPr="00BD197F" w:rsidRDefault="00693693" w:rsidP="004B0073">
            <w:pPr>
              <w:rPr>
                <w:bCs w:val="0"/>
              </w:rPr>
            </w:pPr>
          </w:p>
        </w:tc>
        <w:tc>
          <w:tcPr>
            <w:tcW w:w="3018" w:type="dxa"/>
            <w:vMerge/>
            <w:vAlign w:val="center"/>
          </w:tcPr>
          <w:p w:rsidR="00693693" w:rsidRPr="00BD197F" w:rsidRDefault="00693693" w:rsidP="004B0073">
            <w:pPr>
              <w:rPr>
                <w:bCs w:val="0"/>
              </w:rPr>
            </w:pPr>
          </w:p>
        </w:tc>
        <w:tc>
          <w:tcPr>
            <w:tcW w:w="754" w:type="dxa"/>
          </w:tcPr>
          <w:p w:rsidR="00693693" w:rsidRPr="00BD197F" w:rsidRDefault="00693693" w:rsidP="004B0073">
            <w:pPr>
              <w:jc w:val="center"/>
              <w:rPr>
                <w:bCs w:val="0"/>
              </w:rPr>
            </w:pPr>
            <w:r w:rsidRPr="00BD197F">
              <w:rPr>
                <w:bCs w:val="0"/>
              </w:rPr>
              <w:t>1</w:t>
            </w:r>
          </w:p>
        </w:tc>
        <w:tc>
          <w:tcPr>
            <w:tcW w:w="671" w:type="dxa"/>
          </w:tcPr>
          <w:p w:rsidR="00693693" w:rsidRPr="00BD197F" w:rsidRDefault="00693693" w:rsidP="004B0073">
            <w:pPr>
              <w:jc w:val="center"/>
              <w:rPr>
                <w:bCs w:val="0"/>
              </w:rPr>
            </w:pPr>
            <w:r w:rsidRPr="00BD197F">
              <w:rPr>
                <w:bCs w:val="0"/>
              </w:rPr>
              <w:t>2</w:t>
            </w:r>
          </w:p>
        </w:tc>
        <w:tc>
          <w:tcPr>
            <w:tcW w:w="671" w:type="dxa"/>
          </w:tcPr>
          <w:p w:rsidR="00693693" w:rsidRPr="00BD197F" w:rsidRDefault="00693693" w:rsidP="004B0073">
            <w:pPr>
              <w:jc w:val="center"/>
              <w:rPr>
                <w:bCs w:val="0"/>
              </w:rPr>
            </w:pPr>
            <w:r w:rsidRPr="00BD197F">
              <w:rPr>
                <w:bCs w:val="0"/>
              </w:rPr>
              <w:t>3</w:t>
            </w:r>
          </w:p>
        </w:tc>
        <w:tc>
          <w:tcPr>
            <w:tcW w:w="671" w:type="dxa"/>
          </w:tcPr>
          <w:p w:rsidR="00693693" w:rsidRPr="00BD197F" w:rsidRDefault="00693693" w:rsidP="004B0073">
            <w:pPr>
              <w:jc w:val="center"/>
              <w:rPr>
                <w:bCs w:val="0"/>
              </w:rPr>
            </w:pPr>
            <w:r w:rsidRPr="00BD197F">
              <w:rPr>
                <w:bCs w:val="0"/>
              </w:rPr>
              <w:t>4</w:t>
            </w:r>
          </w:p>
        </w:tc>
        <w:tc>
          <w:tcPr>
            <w:tcW w:w="671" w:type="dxa"/>
          </w:tcPr>
          <w:p w:rsidR="00693693" w:rsidRPr="00BD197F" w:rsidRDefault="00693693" w:rsidP="004B0073">
            <w:pPr>
              <w:jc w:val="center"/>
              <w:rPr>
                <w:bCs w:val="0"/>
              </w:rPr>
            </w:pPr>
            <w:r w:rsidRPr="00BD197F">
              <w:rPr>
                <w:bCs w:val="0"/>
              </w:rPr>
              <w:t>5</w:t>
            </w:r>
          </w:p>
        </w:tc>
        <w:tc>
          <w:tcPr>
            <w:tcW w:w="671" w:type="dxa"/>
          </w:tcPr>
          <w:p w:rsidR="00693693" w:rsidRPr="00BD197F" w:rsidRDefault="00693693" w:rsidP="004B0073">
            <w:pPr>
              <w:jc w:val="center"/>
              <w:rPr>
                <w:bCs w:val="0"/>
              </w:rPr>
            </w:pPr>
            <w:r w:rsidRPr="00BD197F">
              <w:rPr>
                <w:bCs w:val="0"/>
              </w:rPr>
              <w:t>6</w:t>
            </w:r>
          </w:p>
        </w:tc>
        <w:tc>
          <w:tcPr>
            <w:tcW w:w="671" w:type="dxa"/>
          </w:tcPr>
          <w:p w:rsidR="00693693" w:rsidRPr="00BD197F" w:rsidRDefault="00693693" w:rsidP="004B0073">
            <w:pPr>
              <w:jc w:val="center"/>
              <w:rPr>
                <w:bCs w:val="0"/>
              </w:rPr>
            </w:pPr>
            <w:r w:rsidRPr="00BD197F">
              <w:rPr>
                <w:bCs w:val="0"/>
              </w:rPr>
              <w:t>7</w:t>
            </w:r>
          </w:p>
        </w:tc>
        <w:tc>
          <w:tcPr>
            <w:tcW w:w="845" w:type="dxa"/>
          </w:tcPr>
          <w:p w:rsidR="00693693" w:rsidRPr="00BD197F" w:rsidRDefault="00693693" w:rsidP="004B0073">
            <w:pPr>
              <w:jc w:val="center"/>
              <w:rPr>
                <w:bCs w:val="0"/>
              </w:rPr>
            </w:pPr>
            <w:r w:rsidRPr="00BD197F">
              <w:rPr>
                <w:bCs w:val="0"/>
              </w:rPr>
              <w:t>8</w:t>
            </w:r>
          </w:p>
        </w:tc>
      </w:tr>
      <w:tr w:rsidR="00693693" w:rsidRPr="00BD197F" w:rsidTr="00C348DF">
        <w:trPr>
          <w:trHeight w:val="345"/>
          <w:jc w:val="center"/>
        </w:trPr>
        <w:tc>
          <w:tcPr>
            <w:tcW w:w="644" w:type="dxa"/>
            <w:vAlign w:val="center"/>
          </w:tcPr>
          <w:p w:rsidR="00693693" w:rsidRPr="00BD197F" w:rsidRDefault="00693693" w:rsidP="004B0073">
            <w:pPr>
              <w:jc w:val="center"/>
              <w:rPr>
                <w:bCs w:val="0"/>
              </w:rPr>
            </w:pPr>
            <w:r w:rsidRPr="00BD197F">
              <w:rPr>
                <w:bCs w:val="0"/>
              </w:rPr>
              <w:t>1.</w:t>
            </w:r>
          </w:p>
        </w:tc>
        <w:tc>
          <w:tcPr>
            <w:tcW w:w="3018" w:type="dxa"/>
            <w:vAlign w:val="center"/>
          </w:tcPr>
          <w:p w:rsidR="00693693" w:rsidRPr="00BD197F" w:rsidRDefault="00693693" w:rsidP="004B0073">
            <w:pPr>
              <w:rPr>
                <w:bCs w:val="0"/>
              </w:rPr>
            </w:pPr>
            <w:r w:rsidRPr="00BD197F">
              <w:rPr>
                <w:bCs w:val="0"/>
              </w:rPr>
              <w:t>Маркетинг</w:t>
            </w:r>
          </w:p>
        </w:tc>
        <w:tc>
          <w:tcPr>
            <w:tcW w:w="754"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845" w:type="dxa"/>
          </w:tcPr>
          <w:p w:rsidR="00693693" w:rsidRPr="00BD197F" w:rsidRDefault="00693693" w:rsidP="004B0073">
            <w:pPr>
              <w:spacing w:line="180" w:lineRule="atLeast"/>
              <w:jc w:val="center"/>
              <w:rPr>
                <w:bCs w:val="0"/>
              </w:rPr>
            </w:pPr>
            <w:r w:rsidRPr="00BD197F">
              <w:rPr>
                <w:bCs w:val="0"/>
              </w:rPr>
              <w:t>+</w:t>
            </w:r>
          </w:p>
        </w:tc>
      </w:tr>
      <w:tr w:rsidR="00693693" w:rsidRPr="00BD197F" w:rsidTr="00C348DF">
        <w:trPr>
          <w:trHeight w:val="180"/>
          <w:jc w:val="center"/>
        </w:trPr>
        <w:tc>
          <w:tcPr>
            <w:tcW w:w="644" w:type="dxa"/>
          </w:tcPr>
          <w:p w:rsidR="00693693" w:rsidRPr="00BD197F" w:rsidRDefault="00693693" w:rsidP="004B0073">
            <w:pPr>
              <w:jc w:val="center"/>
              <w:rPr>
                <w:bCs w:val="0"/>
              </w:rPr>
            </w:pPr>
            <w:r w:rsidRPr="00BD197F">
              <w:rPr>
                <w:bCs w:val="0"/>
              </w:rPr>
              <w:t>2.</w:t>
            </w:r>
          </w:p>
        </w:tc>
        <w:tc>
          <w:tcPr>
            <w:tcW w:w="3018" w:type="dxa"/>
          </w:tcPr>
          <w:p w:rsidR="00693693" w:rsidRPr="00BD197F" w:rsidRDefault="00693693" w:rsidP="004B0073">
            <w:pPr>
              <w:rPr>
                <w:bCs w:val="0"/>
              </w:rPr>
            </w:pPr>
            <w:r w:rsidRPr="00BD197F">
              <w:rPr>
                <w:bCs w:val="0"/>
              </w:rPr>
              <w:t>Экономика  СКС</w:t>
            </w:r>
          </w:p>
        </w:tc>
        <w:tc>
          <w:tcPr>
            <w:tcW w:w="754"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671" w:type="dxa"/>
          </w:tcPr>
          <w:p w:rsidR="00693693" w:rsidRPr="00BD197F" w:rsidRDefault="00693693" w:rsidP="004B0073">
            <w:pPr>
              <w:spacing w:line="180" w:lineRule="atLeast"/>
              <w:jc w:val="center"/>
              <w:rPr>
                <w:bCs w:val="0"/>
              </w:rPr>
            </w:pPr>
            <w:r w:rsidRPr="00BD197F">
              <w:rPr>
                <w:bCs w:val="0"/>
              </w:rPr>
              <w:t>+</w:t>
            </w:r>
          </w:p>
        </w:tc>
        <w:tc>
          <w:tcPr>
            <w:tcW w:w="845" w:type="dxa"/>
          </w:tcPr>
          <w:p w:rsidR="00693693" w:rsidRPr="00BD197F" w:rsidRDefault="00693693" w:rsidP="004B0073">
            <w:pPr>
              <w:spacing w:line="180" w:lineRule="atLeast"/>
              <w:jc w:val="center"/>
              <w:rPr>
                <w:bCs w:val="0"/>
              </w:rPr>
            </w:pPr>
            <w:r w:rsidRPr="00BD197F">
              <w:rPr>
                <w:bCs w:val="0"/>
              </w:rPr>
              <w:t>+</w:t>
            </w:r>
          </w:p>
        </w:tc>
      </w:tr>
      <w:tr w:rsidR="00693693" w:rsidRPr="00BD197F" w:rsidTr="00C348DF">
        <w:trPr>
          <w:trHeight w:val="315"/>
          <w:jc w:val="center"/>
        </w:trPr>
        <w:tc>
          <w:tcPr>
            <w:tcW w:w="644" w:type="dxa"/>
          </w:tcPr>
          <w:p w:rsidR="00693693" w:rsidRPr="00BD197F" w:rsidRDefault="00693693" w:rsidP="004B0073">
            <w:pPr>
              <w:jc w:val="center"/>
              <w:rPr>
                <w:bCs w:val="0"/>
              </w:rPr>
            </w:pPr>
            <w:r w:rsidRPr="00BD197F">
              <w:rPr>
                <w:bCs w:val="0"/>
              </w:rPr>
              <w:t>3.</w:t>
            </w:r>
          </w:p>
        </w:tc>
        <w:tc>
          <w:tcPr>
            <w:tcW w:w="3018" w:type="dxa"/>
          </w:tcPr>
          <w:p w:rsidR="00693693" w:rsidRPr="00BD197F" w:rsidRDefault="00693693" w:rsidP="004B0073">
            <w:pPr>
              <w:rPr>
                <w:bCs w:val="0"/>
              </w:rPr>
            </w:pPr>
            <w:r>
              <w:rPr>
                <w:bCs w:val="0"/>
              </w:rPr>
              <w:t xml:space="preserve">Анализ и диагностика финансово-хозяйственной деятельности </w:t>
            </w:r>
            <w:r w:rsidRPr="00BD197F">
              <w:rPr>
                <w:bCs w:val="0"/>
              </w:rPr>
              <w:t xml:space="preserve"> предприятий (организаций)</w:t>
            </w:r>
          </w:p>
        </w:tc>
        <w:tc>
          <w:tcPr>
            <w:tcW w:w="754" w:type="dxa"/>
          </w:tcPr>
          <w:p w:rsidR="00693693" w:rsidRPr="00BD197F" w:rsidRDefault="00693693" w:rsidP="004B0073">
            <w:pPr>
              <w:rPr>
                <w:bCs w:val="0"/>
              </w:rPr>
            </w:pPr>
          </w:p>
        </w:tc>
        <w:tc>
          <w:tcPr>
            <w:tcW w:w="671" w:type="dxa"/>
          </w:tcPr>
          <w:p w:rsidR="00693693" w:rsidRPr="00BD197F" w:rsidRDefault="00693693" w:rsidP="004B0073">
            <w:pPr>
              <w:rPr>
                <w:bCs w:val="0"/>
              </w:rPr>
            </w:pPr>
          </w:p>
        </w:tc>
        <w:tc>
          <w:tcPr>
            <w:tcW w:w="671" w:type="dxa"/>
          </w:tcPr>
          <w:p w:rsidR="00693693" w:rsidRPr="00BD197F" w:rsidRDefault="00693693" w:rsidP="004B0073">
            <w:pPr>
              <w:rPr>
                <w:bCs w:val="0"/>
              </w:rPr>
            </w:pPr>
          </w:p>
        </w:tc>
        <w:tc>
          <w:tcPr>
            <w:tcW w:w="671" w:type="dxa"/>
          </w:tcPr>
          <w:p w:rsidR="00693693" w:rsidRPr="00BD197F" w:rsidRDefault="00693693" w:rsidP="004B0073">
            <w:pPr>
              <w:jc w:val="center"/>
              <w:rPr>
                <w:bCs w:val="0"/>
              </w:rPr>
            </w:pPr>
            <w:r w:rsidRPr="00BD197F">
              <w:rPr>
                <w:bCs w:val="0"/>
              </w:rPr>
              <w:t>+</w:t>
            </w:r>
          </w:p>
        </w:tc>
        <w:tc>
          <w:tcPr>
            <w:tcW w:w="671" w:type="dxa"/>
          </w:tcPr>
          <w:p w:rsidR="00693693" w:rsidRPr="00BD197F" w:rsidRDefault="00693693" w:rsidP="004B0073">
            <w:pPr>
              <w:jc w:val="center"/>
              <w:rPr>
                <w:bCs w:val="0"/>
              </w:rPr>
            </w:pPr>
            <w:r w:rsidRPr="00BD197F">
              <w:rPr>
                <w:bCs w:val="0"/>
              </w:rPr>
              <w:t>+</w:t>
            </w:r>
          </w:p>
        </w:tc>
        <w:tc>
          <w:tcPr>
            <w:tcW w:w="671" w:type="dxa"/>
          </w:tcPr>
          <w:p w:rsidR="00693693" w:rsidRPr="00BD197F" w:rsidRDefault="00693693" w:rsidP="004B0073">
            <w:pPr>
              <w:jc w:val="center"/>
              <w:rPr>
                <w:bCs w:val="0"/>
              </w:rPr>
            </w:pPr>
            <w:r w:rsidRPr="00BD197F">
              <w:rPr>
                <w:bCs w:val="0"/>
              </w:rPr>
              <w:t>+</w:t>
            </w:r>
          </w:p>
        </w:tc>
        <w:tc>
          <w:tcPr>
            <w:tcW w:w="671" w:type="dxa"/>
          </w:tcPr>
          <w:p w:rsidR="00693693" w:rsidRPr="00BD197F" w:rsidRDefault="00693693" w:rsidP="004B0073">
            <w:pPr>
              <w:jc w:val="center"/>
              <w:rPr>
                <w:bCs w:val="0"/>
              </w:rPr>
            </w:pPr>
          </w:p>
        </w:tc>
        <w:tc>
          <w:tcPr>
            <w:tcW w:w="845" w:type="dxa"/>
          </w:tcPr>
          <w:p w:rsidR="00693693" w:rsidRPr="00BD197F" w:rsidRDefault="00693693" w:rsidP="004B0073">
            <w:pPr>
              <w:jc w:val="center"/>
              <w:rPr>
                <w:bCs w:val="0"/>
              </w:rPr>
            </w:pPr>
          </w:p>
        </w:tc>
      </w:tr>
      <w:tr w:rsidR="00693693" w:rsidRPr="00BD197F" w:rsidTr="00C348DF">
        <w:trPr>
          <w:trHeight w:val="315"/>
          <w:jc w:val="center"/>
        </w:trPr>
        <w:tc>
          <w:tcPr>
            <w:tcW w:w="644" w:type="dxa"/>
          </w:tcPr>
          <w:p w:rsidR="00693693" w:rsidRPr="00BD197F" w:rsidRDefault="00693693" w:rsidP="004B0073">
            <w:pPr>
              <w:jc w:val="center"/>
              <w:rPr>
                <w:bCs w:val="0"/>
              </w:rPr>
            </w:pPr>
            <w:r w:rsidRPr="00BD197F">
              <w:rPr>
                <w:bCs w:val="0"/>
              </w:rPr>
              <w:t>4.</w:t>
            </w:r>
          </w:p>
        </w:tc>
        <w:tc>
          <w:tcPr>
            <w:tcW w:w="3018" w:type="dxa"/>
          </w:tcPr>
          <w:p w:rsidR="00693693" w:rsidRPr="00BD197F" w:rsidRDefault="00693693" w:rsidP="004B0073">
            <w:pPr>
              <w:rPr>
                <w:bCs w:val="0"/>
              </w:rPr>
            </w:pPr>
            <w:r w:rsidRPr="00BD197F">
              <w:rPr>
                <w:bCs w:val="0"/>
              </w:rPr>
              <w:t>Оценка и упр</w:t>
            </w:r>
            <w:r>
              <w:rPr>
                <w:bCs w:val="0"/>
              </w:rPr>
              <w:t>авление стоимостью коммерческих организаций СКС</w:t>
            </w:r>
          </w:p>
        </w:tc>
        <w:tc>
          <w:tcPr>
            <w:tcW w:w="754" w:type="dxa"/>
          </w:tcPr>
          <w:p w:rsidR="00693693" w:rsidRPr="00BD197F" w:rsidRDefault="00693693" w:rsidP="004B0073">
            <w:pPr>
              <w:rPr>
                <w:bCs w:val="0"/>
              </w:rPr>
            </w:pPr>
          </w:p>
        </w:tc>
        <w:tc>
          <w:tcPr>
            <w:tcW w:w="671" w:type="dxa"/>
          </w:tcPr>
          <w:p w:rsidR="00693693" w:rsidRPr="00BD197F" w:rsidRDefault="00693693" w:rsidP="004B0073">
            <w:pPr>
              <w:rPr>
                <w:bCs w:val="0"/>
              </w:rPr>
            </w:pPr>
          </w:p>
        </w:tc>
        <w:tc>
          <w:tcPr>
            <w:tcW w:w="671" w:type="dxa"/>
          </w:tcPr>
          <w:p w:rsidR="00693693" w:rsidRPr="00BD197F" w:rsidRDefault="00693693" w:rsidP="004B0073">
            <w:pPr>
              <w:rPr>
                <w:bCs w:val="0"/>
              </w:rPr>
            </w:pPr>
          </w:p>
        </w:tc>
        <w:tc>
          <w:tcPr>
            <w:tcW w:w="671" w:type="dxa"/>
          </w:tcPr>
          <w:p w:rsidR="00693693" w:rsidRPr="00BD197F" w:rsidRDefault="00693693" w:rsidP="004B0073">
            <w:pPr>
              <w:rPr>
                <w:bCs w:val="0"/>
              </w:rPr>
            </w:pPr>
          </w:p>
        </w:tc>
        <w:tc>
          <w:tcPr>
            <w:tcW w:w="671" w:type="dxa"/>
          </w:tcPr>
          <w:p w:rsidR="00693693" w:rsidRPr="00BD197F" w:rsidRDefault="00693693" w:rsidP="004B0073">
            <w:pPr>
              <w:jc w:val="center"/>
              <w:rPr>
                <w:bCs w:val="0"/>
              </w:rPr>
            </w:pPr>
          </w:p>
        </w:tc>
        <w:tc>
          <w:tcPr>
            <w:tcW w:w="671" w:type="dxa"/>
          </w:tcPr>
          <w:p w:rsidR="00693693" w:rsidRPr="00BD197F" w:rsidRDefault="00693693" w:rsidP="004B0073">
            <w:pPr>
              <w:jc w:val="center"/>
              <w:rPr>
                <w:bCs w:val="0"/>
              </w:rPr>
            </w:pPr>
          </w:p>
        </w:tc>
        <w:tc>
          <w:tcPr>
            <w:tcW w:w="671" w:type="dxa"/>
          </w:tcPr>
          <w:p w:rsidR="00693693" w:rsidRPr="00BD197F" w:rsidRDefault="00693693" w:rsidP="004B0073">
            <w:pPr>
              <w:jc w:val="center"/>
              <w:rPr>
                <w:bCs w:val="0"/>
              </w:rPr>
            </w:pPr>
            <w:r w:rsidRPr="00BD197F">
              <w:rPr>
                <w:bCs w:val="0"/>
              </w:rPr>
              <w:t>+</w:t>
            </w:r>
          </w:p>
        </w:tc>
        <w:tc>
          <w:tcPr>
            <w:tcW w:w="845" w:type="dxa"/>
          </w:tcPr>
          <w:p w:rsidR="00693693" w:rsidRPr="00BD197F" w:rsidRDefault="00693693" w:rsidP="004B0073">
            <w:pPr>
              <w:jc w:val="center"/>
              <w:rPr>
                <w:bCs w:val="0"/>
              </w:rPr>
            </w:pPr>
            <w:r w:rsidRPr="00BD197F">
              <w:rPr>
                <w:bCs w:val="0"/>
              </w:rPr>
              <w:t>+</w:t>
            </w:r>
          </w:p>
        </w:tc>
      </w:tr>
    </w:tbl>
    <w:p w:rsidR="00693693" w:rsidRPr="00BD197F" w:rsidRDefault="00693693" w:rsidP="00D63662">
      <w:pPr>
        <w:ind w:firstLine="709"/>
        <w:rPr>
          <w:b/>
        </w:rPr>
      </w:pPr>
    </w:p>
    <w:p w:rsidR="00693693" w:rsidRPr="00BD197F" w:rsidRDefault="00693693" w:rsidP="00FF3FEB">
      <w:pPr>
        <w:rPr>
          <w:b/>
        </w:rPr>
      </w:pPr>
      <w:r w:rsidRPr="00BD197F">
        <w:rPr>
          <w:b/>
        </w:rPr>
        <w:t>3. Требования к результатам освоения дисциплины:</w:t>
      </w:r>
    </w:p>
    <w:p w:rsidR="00693693" w:rsidRPr="00232912" w:rsidRDefault="00693693" w:rsidP="004B0073">
      <w:pPr>
        <w:widowControl w:val="0"/>
        <w:ind w:firstLine="709"/>
        <w:jc w:val="both"/>
        <w:rPr>
          <w:bCs w:val="0"/>
        </w:rPr>
      </w:pPr>
      <w:r w:rsidRPr="00232912">
        <w:rPr>
          <w:bCs w:val="0"/>
        </w:rPr>
        <w:t>Процесс изучения дисциплины направлен на формирование следующих компетенций</w:t>
      </w:r>
      <w:r>
        <w:rPr>
          <w:bCs w:val="0"/>
        </w:rPr>
        <w:t xml:space="preserve"> с установленными к ним индикаторами</w:t>
      </w:r>
      <w:r w:rsidRPr="00232912">
        <w:rPr>
          <w:bCs w:val="0"/>
        </w:rPr>
        <w:t>:</w:t>
      </w:r>
    </w:p>
    <w:p w:rsidR="00693693" w:rsidRPr="0072440E" w:rsidRDefault="00693693" w:rsidP="004B0073">
      <w:pPr>
        <w:jc w:val="center"/>
        <w:rPr>
          <w:b/>
          <w:iCs/>
        </w:rPr>
      </w:pPr>
      <w:r>
        <w:rPr>
          <w:b/>
          <w:iCs/>
        </w:rPr>
        <w:t>К</w:t>
      </w:r>
      <w:r w:rsidRPr="0072440E">
        <w:rPr>
          <w:b/>
          <w:iCs/>
        </w:rPr>
        <w:t>омпетенции и индикаторы их достижения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7088"/>
      </w:tblGrid>
      <w:tr w:rsidR="00693693" w:rsidRPr="008A2214" w:rsidTr="00C348DF">
        <w:tc>
          <w:tcPr>
            <w:tcW w:w="2268" w:type="dxa"/>
          </w:tcPr>
          <w:p w:rsidR="00693693" w:rsidRPr="00906976" w:rsidRDefault="00693693" w:rsidP="004B0073">
            <w:pPr>
              <w:jc w:val="center"/>
            </w:pPr>
            <w:r w:rsidRPr="00906976">
              <w:t>Категория компетенций</w:t>
            </w:r>
          </w:p>
        </w:tc>
        <w:tc>
          <w:tcPr>
            <w:tcW w:w="7088" w:type="dxa"/>
          </w:tcPr>
          <w:p w:rsidR="00693693" w:rsidRPr="005D5F2C" w:rsidRDefault="00693693" w:rsidP="004B0073">
            <w:pPr>
              <w:jc w:val="center"/>
              <w:rPr>
                <w:iCs/>
              </w:rPr>
            </w:pPr>
            <w:r w:rsidRPr="005D5F2C">
              <w:rPr>
                <w:rStyle w:val="2"/>
                <w:color w:val="000000"/>
              </w:rPr>
              <w:t>Код и наименование индикатора достижения компетенции</w:t>
            </w:r>
          </w:p>
        </w:tc>
      </w:tr>
      <w:tr w:rsidR="00693693" w:rsidRPr="008A2214" w:rsidTr="00C348DF">
        <w:tc>
          <w:tcPr>
            <w:tcW w:w="2268" w:type="dxa"/>
            <w:vMerge w:val="restart"/>
          </w:tcPr>
          <w:p w:rsidR="00693693" w:rsidRPr="005309D0" w:rsidRDefault="00693693" w:rsidP="004B0073">
            <w:pPr>
              <w:rPr>
                <w:color w:val="000000"/>
              </w:rPr>
            </w:pPr>
            <w:r w:rsidRPr="005309D0">
              <w:rPr>
                <w:color w:val="000000"/>
              </w:rPr>
              <w:t>ОПК-4 Способен предлагать экономически и  финансово обоснованные организационно-управленческие решения в профессиональной деятельности</w:t>
            </w:r>
          </w:p>
          <w:p w:rsidR="00693693" w:rsidRPr="00906976" w:rsidRDefault="00693693" w:rsidP="004B0073">
            <w:pPr>
              <w:jc w:val="both"/>
              <w:rPr>
                <w:iCs/>
              </w:rPr>
            </w:pPr>
          </w:p>
        </w:tc>
        <w:tc>
          <w:tcPr>
            <w:tcW w:w="7088" w:type="dxa"/>
          </w:tcPr>
          <w:p w:rsidR="00693693" w:rsidRPr="005D5F2C" w:rsidRDefault="00693693" w:rsidP="004B0073">
            <w:pPr>
              <w:pStyle w:val="rvps6"/>
              <w:rPr>
                <w:iCs/>
              </w:rPr>
            </w:pPr>
            <w:r>
              <w:rPr>
                <w:iCs/>
                <w:sz w:val="22"/>
                <w:szCs w:val="22"/>
              </w:rPr>
              <w:t>ОПК-4</w:t>
            </w:r>
            <w:r w:rsidRPr="005D5F2C">
              <w:rPr>
                <w:iCs/>
                <w:sz w:val="22"/>
                <w:szCs w:val="22"/>
              </w:rPr>
              <w:t xml:space="preserve">.1. 1. </w:t>
            </w:r>
            <w:r w:rsidRPr="005D5F2C">
              <w:rPr>
                <w:i/>
                <w:iCs/>
                <w:sz w:val="22"/>
                <w:szCs w:val="22"/>
              </w:rPr>
              <w:t xml:space="preserve">Знать по разделу «Цена и система цен»: </w:t>
            </w:r>
            <w:r w:rsidRPr="005D5F2C">
              <w:rPr>
                <w:iCs/>
                <w:sz w:val="22"/>
                <w:szCs w:val="22"/>
              </w:rPr>
              <w:t>понятие цены, виды цен, основные элементы цены</w:t>
            </w:r>
          </w:p>
          <w:p w:rsidR="00693693" w:rsidRPr="005D5F2C" w:rsidRDefault="00693693" w:rsidP="005D5F2C">
            <w:pPr>
              <w:pStyle w:val="rvps14"/>
              <w:ind w:firstLine="0"/>
              <w:jc w:val="both"/>
              <w:rPr>
                <w:iCs/>
              </w:rPr>
            </w:pPr>
            <w:r>
              <w:rPr>
                <w:iCs/>
                <w:sz w:val="22"/>
                <w:szCs w:val="22"/>
              </w:rPr>
              <w:t>ОПК-4</w:t>
            </w:r>
            <w:r w:rsidRPr="005D5F2C">
              <w:rPr>
                <w:iCs/>
                <w:sz w:val="22"/>
                <w:szCs w:val="22"/>
              </w:rPr>
              <w:t>.1.2.</w:t>
            </w:r>
            <w:r w:rsidRPr="005D5F2C">
              <w:rPr>
                <w:i/>
                <w:iCs/>
                <w:sz w:val="22"/>
                <w:szCs w:val="22"/>
              </w:rPr>
              <w:t xml:space="preserve"> Знать по разделу «Основы ценообразования</w:t>
            </w:r>
            <w:r>
              <w:rPr>
                <w:i/>
                <w:iCs/>
                <w:sz w:val="22"/>
                <w:szCs w:val="22"/>
              </w:rPr>
              <w:t xml:space="preserve"> в СКС</w:t>
            </w:r>
            <w:r w:rsidRPr="005D5F2C">
              <w:rPr>
                <w:i/>
                <w:iCs/>
                <w:sz w:val="22"/>
                <w:szCs w:val="22"/>
              </w:rPr>
              <w:t>»:</w:t>
            </w:r>
            <w:r>
              <w:rPr>
                <w:i/>
                <w:iCs/>
                <w:sz w:val="22"/>
                <w:szCs w:val="22"/>
              </w:rPr>
              <w:t xml:space="preserve"> </w:t>
            </w:r>
            <w:r w:rsidRPr="005D5F2C">
              <w:rPr>
                <w:rStyle w:val="rvts15"/>
                <w:b w:val="0"/>
                <w:bCs/>
              </w:rPr>
              <w:t xml:space="preserve">основные факторы ценообразования и их классификации, </w:t>
            </w:r>
            <w:r w:rsidRPr="005D5F2C">
              <w:rPr>
                <w:rStyle w:val="rvts16"/>
              </w:rPr>
              <w:t>основные методы ценообразования, понятие издержек,  состав издержек</w:t>
            </w:r>
            <w:r>
              <w:rPr>
                <w:rStyle w:val="rvts16"/>
              </w:rPr>
              <w:t>, в</w:t>
            </w:r>
            <w:r w:rsidRPr="00BD197F">
              <w:rPr>
                <w:rStyle w:val="rvts16"/>
              </w:rPr>
              <w:t>иды издер</w:t>
            </w:r>
            <w:r>
              <w:rPr>
                <w:rStyle w:val="rvts16"/>
              </w:rPr>
              <w:t>жек для целей ценообразования, м</w:t>
            </w:r>
            <w:r w:rsidRPr="00BD197F">
              <w:rPr>
                <w:rStyle w:val="rvts16"/>
              </w:rPr>
              <w:t>етод</w:t>
            </w:r>
            <w:r>
              <w:rPr>
                <w:rStyle w:val="rvts16"/>
              </w:rPr>
              <w:t>ы калькулирования себестоимости, показатели</w:t>
            </w:r>
            <w:r w:rsidRPr="00BD197F">
              <w:rPr>
                <w:rStyle w:val="rvts16"/>
              </w:rPr>
              <w:t xml:space="preserve"> рентабельности предприятия (фирмы)</w:t>
            </w:r>
            <w:r>
              <w:rPr>
                <w:rStyle w:val="rvts16"/>
              </w:rPr>
              <w:t>, понятие и цели ценовой политики</w:t>
            </w:r>
            <w:r w:rsidRPr="00BD197F">
              <w:rPr>
                <w:rStyle w:val="rvts16"/>
              </w:rPr>
              <w:t xml:space="preserve"> как элемент</w:t>
            </w:r>
            <w:r>
              <w:rPr>
                <w:rStyle w:val="rvts16"/>
              </w:rPr>
              <w:t>а</w:t>
            </w:r>
            <w:r w:rsidRPr="00BD197F">
              <w:rPr>
                <w:rStyle w:val="rvts16"/>
              </w:rPr>
              <w:t xml:space="preserve"> общей стратегии фирмы</w:t>
            </w:r>
            <w:r>
              <w:rPr>
                <w:rStyle w:val="rvts16"/>
              </w:rPr>
              <w:t>, ценовые стратегии, ф</w:t>
            </w:r>
            <w:r w:rsidRPr="00BD197F">
              <w:rPr>
                <w:rStyle w:val="rvts16"/>
              </w:rPr>
              <w:t>ормы ценовой политики</w:t>
            </w:r>
            <w:r>
              <w:rPr>
                <w:rStyle w:val="rvts16"/>
              </w:rPr>
              <w:t>,</w:t>
            </w:r>
            <w:r w:rsidRPr="00BD197F">
              <w:rPr>
                <w:rStyle w:val="rvts16"/>
              </w:rPr>
              <w:t xml:space="preserve"> Основные методы установления цены</w:t>
            </w:r>
            <w:r>
              <w:rPr>
                <w:rStyle w:val="rvts16"/>
              </w:rPr>
              <w:t>, в</w:t>
            </w:r>
            <w:r w:rsidRPr="00BD197F">
              <w:rPr>
                <w:rStyle w:val="rvts16"/>
              </w:rPr>
              <w:t>иды отклонений фирмы от ценовой политики</w:t>
            </w:r>
            <w:r>
              <w:rPr>
                <w:rStyle w:val="rvts16"/>
              </w:rPr>
              <w:t>, с</w:t>
            </w:r>
            <w:r w:rsidRPr="00BD197F">
              <w:rPr>
                <w:rStyle w:val="rvts16"/>
              </w:rPr>
              <w:t xml:space="preserve">ущность государственного регулирования цен </w:t>
            </w:r>
            <w:r>
              <w:rPr>
                <w:rStyle w:val="rvts16"/>
              </w:rPr>
              <w:t>в условиях рыночных отношений, ц</w:t>
            </w:r>
            <w:r w:rsidRPr="00BD197F">
              <w:rPr>
                <w:rStyle w:val="rvts16"/>
              </w:rPr>
              <w:t>ели и задачи</w:t>
            </w:r>
            <w:r>
              <w:rPr>
                <w:rStyle w:val="rvts16"/>
              </w:rPr>
              <w:t xml:space="preserve"> государственного регулирования, м</w:t>
            </w:r>
            <w:r w:rsidRPr="00BD197F">
              <w:rPr>
                <w:rStyle w:val="rvts16"/>
              </w:rPr>
              <w:t>етоды регулирования</w:t>
            </w:r>
            <w:r>
              <w:rPr>
                <w:rStyle w:val="rvts16"/>
              </w:rPr>
              <w:t xml:space="preserve"> цен.</w:t>
            </w:r>
          </w:p>
        </w:tc>
      </w:tr>
      <w:tr w:rsidR="00693693" w:rsidRPr="008A2214" w:rsidTr="00C348DF">
        <w:tc>
          <w:tcPr>
            <w:tcW w:w="2268" w:type="dxa"/>
            <w:vMerge/>
          </w:tcPr>
          <w:p w:rsidR="00693693" w:rsidRDefault="00693693" w:rsidP="004B0073">
            <w:pPr>
              <w:jc w:val="both"/>
              <w:rPr>
                <w:iCs/>
              </w:rPr>
            </w:pPr>
          </w:p>
        </w:tc>
        <w:tc>
          <w:tcPr>
            <w:tcW w:w="7088" w:type="dxa"/>
          </w:tcPr>
          <w:p w:rsidR="00693693" w:rsidRPr="005D5F2C" w:rsidRDefault="00693693" w:rsidP="005D5F2C">
            <w:pPr>
              <w:pStyle w:val="rvps6"/>
              <w:rPr>
                <w:iCs/>
              </w:rPr>
            </w:pPr>
            <w:r>
              <w:rPr>
                <w:iCs/>
                <w:sz w:val="22"/>
                <w:szCs w:val="22"/>
              </w:rPr>
              <w:t>ОПК-4</w:t>
            </w:r>
            <w:r w:rsidRPr="005D5F2C">
              <w:rPr>
                <w:iCs/>
                <w:sz w:val="22"/>
                <w:szCs w:val="22"/>
              </w:rPr>
              <w:t>.2.1.</w:t>
            </w:r>
            <w:r w:rsidRPr="005D5F2C">
              <w:rPr>
                <w:i/>
                <w:iCs/>
                <w:sz w:val="22"/>
                <w:szCs w:val="22"/>
              </w:rPr>
              <w:t xml:space="preserve"> Уметь: по разделу «</w:t>
            </w:r>
            <w:r w:rsidRPr="005D5F2C">
              <w:rPr>
                <w:i/>
                <w:sz w:val="22"/>
                <w:szCs w:val="22"/>
              </w:rPr>
              <w:t>Цена и система цен</w:t>
            </w:r>
            <w:r w:rsidRPr="005D5F2C">
              <w:rPr>
                <w:i/>
                <w:iCs/>
                <w:sz w:val="22"/>
                <w:szCs w:val="22"/>
              </w:rPr>
              <w:t xml:space="preserve">»: </w:t>
            </w:r>
            <w:r w:rsidRPr="005D5F2C">
              <w:rPr>
                <w:rStyle w:val="rvts16"/>
              </w:rPr>
              <w:t>различать  цену как экономическую и юридическую категории, формулировать сущность цен и их назначение, функции цен, задачи, функции, принципы и основные концепции ценообразования, роль цен в рыночной экономике, классиф</w:t>
            </w:r>
            <w:r>
              <w:rPr>
                <w:rStyle w:val="rvts16"/>
              </w:rPr>
              <w:t>ицировать</w:t>
            </w:r>
            <w:r w:rsidRPr="005D5F2C">
              <w:rPr>
                <w:rStyle w:val="rvts16"/>
              </w:rPr>
              <w:t xml:space="preserve"> цен</w:t>
            </w:r>
            <w:r>
              <w:rPr>
                <w:rStyle w:val="rvts16"/>
              </w:rPr>
              <w:t>ы по различным критерия</w:t>
            </w:r>
            <w:r w:rsidRPr="005D5F2C">
              <w:rPr>
                <w:rStyle w:val="rvts16"/>
              </w:rPr>
              <w:t xml:space="preserve">м, , уметь определить состав цены, структуру цены, различать основные элементы цены. </w:t>
            </w:r>
          </w:p>
          <w:p w:rsidR="00693693" w:rsidRPr="005D5F2C" w:rsidRDefault="00693693" w:rsidP="005D5F2C">
            <w:pPr>
              <w:pStyle w:val="rvps6"/>
              <w:rPr>
                <w:iCs/>
              </w:rPr>
            </w:pPr>
            <w:r>
              <w:rPr>
                <w:iCs/>
                <w:sz w:val="22"/>
                <w:szCs w:val="22"/>
              </w:rPr>
              <w:t>ОПК-4</w:t>
            </w:r>
            <w:r w:rsidRPr="005D5F2C">
              <w:rPr>
                <w:iCs/>
                <w:sz w:val="22"/>
                <w:szCs w:val="22"/>
              </w:rPr>
              <w:t>.2.2</w:t>
            </w:r>
            <w:r w:rsidRPr="005D5F2C">
              <w:rPr>
                <w:i/>
                <w:iCs/>
                <w:sz w:val="22"/>
                <w:szCs w:val="22"/>
              </w:rPr>
              <w:t xml:space="preserve"> Уметь по разделу «Основы ценообразования</w:t>
            </w:r>
            <w:r>
              <w:rPr>
                <w:i/>
                <w:iCs/>
                <w:sz w:val="22"/>
                <w:szCs w:val="22"/>
              </w:rPr>
              <w:t xml:space="preserve"> в СКС</w:t>
            </w:r>
            <w:r w:rsidRPr="005D5F2C">
              <w:rPr>
                <w:i/>
                <w:iCs/>
                <w:sz w:val="22"/>
                <w:szCs w:val="22"/>
              </w:rPr>
              <w:t xml:space="preserve">»: </w:t>
            </w:r>
            <w:r w:rsidRPr="005D5F2C">
              <w:rPr>
                <w:iCs/>
              </w:rPr>
              <w:t>определять воздействие</w:t>
            </w:r>
            <w:r w:rsidRPr="005D5F2C">
              <w:rPr>
                <w:rStyle w:val="rvts15"/>
                <w:b w:val="0"/>
                <w:bCs/>
              </w:rPr>
              <w:t xml:space="preserve">основных факторов ценообразования на цену, применять </w:t>
            </w:r>
            <w:r w:rsidRPr="005D5F2C">
              <w:rPr>
                <w:rStyle w:val="rvts16"/>
              </w:rPr>
              <w:t xml:space="preserve">основные методы ценообразования, рассчитывать издержки  для целей ценообразования, применять методы калькулирования себестоимости,  рассчитывать показатели рентабельности предприятия (фирмы), определять основные направления ценовой политики как элемента общей стратегии фирмы, применять ценовые стратегии и формы ценовой политики, рассчитывать и применять виды отклонений фирмы от ценовой политики, определять способы государственного регулирования цен в условиях рыночных </w:t>
            </w:r>
            <w:r>
              <w:rPr>
                <w:rStyle w:val="rvts16"/>
              </w:rPr>
              <w:t>отношений</w:t>
            </w:r>
            <w:r w:rsidRPr="005D5F2C">
              <w:rPr>
                <w:rStyle w:val="rvts16"/>
              </w:rPr>
              <w:t xml:space="preserve"> их последствия для компании.</w:t>
            </w:r>
          </w:p>
        </w:tc>
      </w:tr>
      <w:tr w:rsidR="00693693" w:rsidRPr="008A2214" w:rsidTr="00C348DF">
        <w:tc>
          <w:tcPr>
            <w:tcW w:w="2268" w:type="dxa"/>
            <w:vMerge/>
          </w:tcPr>
          <w:p w:rsidR="00693693" w:rsidRDefault="00693693" w:rsidP="004B0073">
            <w:pPr>
              <w:jc w:val="both"/>
              <w:rPr>
                <w:iCs/>
              </w:rPr>
            </w:pPr>
          </w:p>
        </w:tc>
        <w:tc>
          <w:tcPr>
            <w:tcW w:w="7088" w:type="dxa"/>
          </w:tcPr>
          <w:p w:rsidR="00693693" w:rsidRPr="005D5F2C" w:rsidRDefault="00693693" w:rsidP="005D5F2C">
            <w:pPr>
              <w:pStyle w:val="rvps6"/>
              <w:rPr>
                <w:iCs/>
              </w:rPr>
            </w:pPr>
            <w:r>
              <w:rPr>
                <w:iCs/>
              </w:rPr>
              <w:t>ОПК-4</w:t>
            </w:r>
            <w:r w:rsidRPr="005D5F2C">
              <w:rPr>
                <w:iCs/>
              </w:rPr>
              <w:t>.3.</w:t>
            </w:r>
            <w:r w:rsidRPr="005D5F2C">
              <w:rPr>
                <w:i/>
                <w:iCs/>
              </w:rPr>
              <w:t>Владеть:</w:t>
            </w:r>
            <w:r w:rsidRPr="005D5F2C">
              <w:t>терминологией и навыками самостоятельного добывания знаний, решения задач в области ценообразования; методиками ценообразования, владеть навыками их применения при принятии управленческих решений в сфере ценообразования</w:t>
            </w:r>
          </w:p>
        </w:tc>
      </w:tr>
    </w:tbl>
    <w:p w:rsidR="00693693" w:rsidRDefault="00693693" w:rsidP="004E56CB">
      <w:pPr>
        <w:widowControl w:val="0"/>
        <w:jc w:val="both"/>
      </w:pPr>
    </w:p>
    <w:p w:rsidR="00693693" w:rsidRDefault="00693693" w:rsidP="004B0073">
      <w:pPr>
        <w:pStyle w:val="consplusnormal0"/>
        <w:spacing w:before="0" w:beforeAutospacing="0" w:after="0" w:afterAutospacing="0"/>
        <w:jc w:val="both"/>
        <w:rPr>
          <w:rStyle w:val="rvts16"/>
        </w:rPr>
      </w:pPr>
    </w:p>
    <w:p w:rsidR="00693693" w:rsidRPr="00BD197F" w:rsidRDefault="00693693" w:rsidP="00FF3FEB">
      <w:pPr>
        <w:pStyle w:val="Heading2"/>
        <w:numPr>
          <w:ilvl w:val="1"/>
          <w:numId w:val="0"/>
        </w:numPr>
        <w:tabs>
          <w:tab w:val="num" w:pos="576"/>
        </w:tabs>
        <w:suppressAutoHyphens/>
        <w:spacing w:before="0" w:after="0"/>
        <w:rPr>
          <w:rFonts w:ascii="Times New Roman" w:hAnsi="Times New Roman" w:cs="Times New Roman"/>
          <w:i w:val="0"/>
          <w:sz w:val="24"/>
          <w:szCs w:val="24"/>
        </w:rPr>
      </w:pPr>
      <w:r w:rsidRPr="00BD197F">
        <w:rPr>
          <w:rFonts w:ascii="Times New Roman" w:hAnsi="Times New Roman" w:cs="Times New Roman"/>
          <w:i w:val="0"/>
          <w:sz w:val="24"/>
          <w:szCs w:val="24"/>
        </w:rPr>
        <w:t>4. Тематический план изучения дисциплины</w:t>
      </w:r>
    </w:p>
    <w:p w:rsidR="00693693" w:rsidRPr="00BD197F" w:rsidRDefault="00693693" w:rsidP="00D63662"/>
    <w:p w:rsidR="00693693" w:rsidRPr="00BD197F" w:rsidRDefault="00693693" w:rsidP="00D63662">
      <w:pPr>
        <w:suppressAutoHyphens/>
        <w:jc w:val="both"/>
      </w:pPr>
      <w:bookmarkStart w:id="1" w:name="_Toc398033659"/>
      <w:r w:rsidRPr="00BD197F">
        <w:t>См. приложение</w:t>
      </w:r>
    </w:p>
    <w:p w:rsidR="00693693" w:rsidRDefault="00693693" w:rsidP="00FF3FEB">
      <w:pPr>
        <w:pStyle w:val="Heading2"/>
        <w:rPr>
          <w:rFonts w:ascii="Times New Roman" w:hAnsi="Times New Roman" w:cs="Times New Roman"/>
          <w:bCs w:val="0"/>
          <w:i w:val="0"/>
          <w:sz w:val="24"/>
        </w:rPr>
      </w:pPr>
      <w:r w:rsidRPr="00BD197F">
        <w:rPr>
          <w:rFonts w:ascii="Times New Roman" w:hAnsi="Times New Roman" w:cs="Times New Roman"/>
          <w:bCs w:val="0"/>
          <w:i w:val="0"/>
          <w:sz w:val="24"/>
          <w:szCs w:val="24"/>
        </w:rPr>
        <w:t>5.</w:t>
      </w:r>
      <w:bookmarkStart w:id="2" w:name="_Toc398033660"/>
      <w:bookmarkEnd w:id="1"/>
      <w:r w:rsidRPr="00BD197F">
        <w:rPr>
          <w:rFonts w:ascii="Times New Roman" w:hAnsi="Times New Roman" w:cs="Times New Roman"/>
          <w:bCs w:val="0"/>
          <w:i w:val="0"/>
          <w:sz w:val="24"/>
        </w:rPr>
        <w:t>Содержание разделов и тем дисциплины</w:t>
      </w:r>
    </w:p>
    <w:p w:rsidR="00693693" w:rsidRPr="007B3E13" w:rsidRDefault="00693693" w:rsidP="00FF3FEB">
      <w:pPr>
        <w:ind w:firstLine="709"/>
      </w:pPr>
    </w:p>
    <w:p w:rsidR="00693693" w:rsidRPr="007B3E13" w:rsidRDefault="00693693" w:rsidP="00FF3FEB">
      <w:pPr>
        <w:ind w:firstLine="709"/>
        <w:jc w:val="center"/>
        <w:rPr>
          <w:b/>
        </w:rPr>
      </w:pPr>
      <w:r w:rsidRPr="007B3E13">
        <w:rPr>
          <w:b/>
        </w:rPr>
        <w:t>РАЗДЕЛ  1.</w:t>
      </w:r>
      <w:r>
        <w:rPr>
          <w:b/>
        </w:rPr>
        <w:t xml:space="preserve"> ЦЕНА И СИСТЕМА ЦЕН</w:t>
      </w:r>
    </w:p>
    <w:p w:rsidR="00693693" w:rsidRPr="00BD197F" w:rsidRDefault="00693693" w:rsidP="00FF3FEB">
      <w:pPr>
        <w:pStyle w:val="rvps14"/>
        <w:ind w:firstLine="709"/>
      </w:pPr>
      <w:r w:rsidRPr="00BD197F">
        <w:rPr>
          <w:rStyle w:val="rvts15"/>
          <w:bCs/>
        </w:rPr>
        <w:t>Тема 1.Цена как экономическая категория</w:t>
      </w:r>
    </w:p>
    <w:p w:rsidR="00693693" w:rsidRPr="00BD197F" w:rsidRDefault="00693693" w:rsidP="00FF3FEB">
      <w:pPr>
        <w:pStyle w:val="rvps7"/>
        <w:ind w:firstLine="709"/>
      </w:pPr>
      <w:r w:rsidRPr="00BD197F">
        <w:rPr>
          <w:rStyle w:val="rvts16"/>
        </w:rPr>
        <w:t>Цена, стоимость, свойство цены. Сущность цен и их назначение. Функции цен. Цены и ценообразование. Задачи, функции, принципы и основные концепции ценообразования. Роль цен в рыночной экономике.</w:t>
      </w:r>
    </w:p>
    <w:p w:rsidR="00693693" w:rsidRPr="00BD197F" w:rsidRDefault="00693693" w:rsidP="00FF3FEB">
      <w:pPr>
        <w:pStyle w:val="rvps14"/>
        <w:ind w:firstLine="709"/>
      </w:pPr>
      <w:r w:rsidRPr="00BD197F">
        <w:rPr>
          <w:rStyle w:val="rvts15"/>
          <w:bCs/>
        </w:rPr>
        <w:t>Тема 2. Классификация цен и их система</w:t>
      </w:r>
    </w:p>
    <w:p w:rsidR="00693693" w:rsidRPr="00BD197F" w:rsidRDefault="00693693" w:rsidP="00FF3FEB">
      <w:pPr>
        <w:pStyle w:val="rvps7"/>
        <w:ind w:firstLine="709"/>
      </w:pPr>
      <w:r w:rsidRPr="00BD197F">
        <w:rPr>
          <w:rStyle w:val="rvts16"/>
        </w:rPr>
        <w:t>Классификация цен в соответствии с обслуживаемой сферой товарного обращения.  Классификация цен в зависимости от порядка возмещения потребителем транспортных расходов по доставке грузов. Классификация цен в зависимости от степени новизны товара. Классификационный признак: степень свободы цен от воздействия государства при их определении. Классификация цен в зависимости от территории действия. Система цен.</w:t>
      </w:r>
    </w:p>
    <w:p w:rsidR="00693693" w:rsidRPr="00BD197F" w:rsidRDefault="00693693" w:rsidP="00FF3FEB">
      <w:pPr>
        <w:pStyle w:val="rvps7"/>
        <w:ind w:firstLine="709"/>
      </w:pPr>
      <w:r w:rsidRPr="00BD197F">
        <w:rPr>
          <w:rStyle w:val="rvts15"/>
          <w:bCs/>
        </w:rPr>
        <w:t>Тема 3. Структура цены</w:t>
      </w:r>
    </w:p>
    <w:p w:rsidR="00693693" w:rsidRDefault="00693693" w:rsidP="00FF3FEB">
      <w:pPr>
        <w:pStyle w:val="rvps7"/>
        <w:ind w:firstLine="709"/>
        <w:rPr>
          <w:rStyle w:val="rvts16"/>
        </w:rPr>
      </w:pPr>
      <w:r w:rsidRPr="00BD197F">
        <w:rPr>
          <w:rStyle w:val="rvts16"/>
        </w:rPr>
        <w:t>Состав цены, структура цены. Основные элементы цены. Себестоимость в составе цены, Наценки (скидки) посредников, налоги в составе цены. Прибыль в составе цены. Состав оптовой (отпускной) цены промышленности. Состав розничной цены. Издержки производства в составе цены.</w:t>
      </w:r>
    </w:p>
    <w:p w:rsidR="00693693" w:rsidRPr="007B3E13" w:rsidRDefault="00693693" w:rsidP="00FF3FEB">
      <w:pPr>
        <w:pStyle w:val="rvps7"/>
        <w:ind w:firstLine="709"/>
        <w:jc w:val="center"/>
        <w:rPr>
          <w:b/>
        </w:rPr>
      </w:pPr>
      <w:r>
        <w:rPr>
          <w:b/>
        </w:rPr>
        <w:t>РАЗДЕЛ 2. ОСНОВЫ ЦЕНООБРАЗОВАНИЯ В СКС</w:t>
      </w:r>
    </w:p>
    <w:p w:rsidR="00693693" w:rsidRPr="00BD197F" w:rsidRDefault="00693693" w:rsidP="00FF3FEB">
      <w:pPr>
        <w:pStyle w:val="rvps14"/>
        <w:ind w:firstLine="709"/>
      </w:pPr>
      <w:r w:rsidRPr="00BD197F">
        <w:rPr>
          <w:rStyle w:val="rvts15"/>
          <w:bCs/>
        </w:rPr>
        <w:t>Тема 4. Ценообразующие факторы</w:t>
      </w:r>
    </w:p>
    <w:p w:rsidR="00693693" w:rsidRPr="00BD197F" w:rsidRDefault="00693693" w:rsidP="00FF3FEB">
      <w:pPr>
        <w:pStyle w:val="rvps7"/>
        <w:ind w:firstLine="709"/>
      </w:pPr>
      <w:r w:rsidRPr="00BD197F">
        <w:rPr>
          <w:rStyle w:val="rvts16"/>
        </w:rPr>
        <w:t>Понятие ценообразующих факторов. Их классификация. Внутренние факторы – мероприятия, связанные с управлением затратами, формирование оптимальной номенклатуры фирмы, совершенствование маркетинговых исследований рынка, привлечение финансовых ресурсов и их эффективное использование, обоснованное формирование и использование ценовой политики фирмы, совершенствование организационного механизма предприятия. Внешние факторы- спрос и предложение, государственное регулирование цен, использование системы таможенных пошлин на экспортные и импортные товары, установление минимальной оплаты труда, проведение антимонопольной политики, инфляционные процессы, уровень благосостояния народа, вкусы и предпочтения потребителей.</w:t>
      </w:r>
    </w:p>
    <w:p w:rsidR="00693693" w:rsidRPr="00BD197F" w:rsidRDefault="00693693" w:rsidP="00FF3FEB">
      <w:pPr>
        <w:pStyle w:val="rvps14"/>
        <w:ind w:firstLine="709"/>
      </w:pPr>
      <w:r w:rsidRPr="00BD197F">
        <w:rPr>
          <w:rStyle w:val="rvts15"/>
          <w:bCs/>
        </w:rPr>
        <w:t>Тема 5. Методы ценообразования</w:t>
      </w:r>
    </w:p>
    <w:p w:rsidR="00693693" w:rsidRPr="00BD197F" w:rsidRDefault="00693693" w:rsidP="00FF3FEB">
      <w:pPr>
        <w:pStyle w:val="rvps7"/>
        <w:ind w:firstLine="709"/>
      </w:pPr>
      <w:r w:rsidRPr="00BD197F">
        <w:rPr>
          <w:rStyle w:val="rvts16"/>
        </w:rPr>
        <w:t>Понятие методики ценообразования, методов ценообразования. Классификация методов ценообразования. Затратные методы - полных издержек; прямых затрат; предельных издержек; на основе анализа безубыточности; учета рентабельности инвестиций; надбавки к цене. Рыночные методы - рыночные методы с ориентацией на потребителя, Методы ценообразования, основанные на  воспринимаемой ценности  товара, методы с ориентацией на спрос, методы расчета цены с ориентацией на конкуренцию. Параметрические методы - метод удельных показателей; метод регрессионного анализа; агрегатный метод; балловый метод.</w:t>
      </w:r>
    </w:p>
    <w:p w:rsidR="00693693" w:rsidRPr="00BD197F" w:rsidRDefault="00693693" w:rsidP="00FF3FEB">
      <w:pPr>
        <w:pStyle w:val="rvps14"/>
        <w:ind w:firstLine="709"/>
      </w:pPr>
      <w:r w:rsidRPr="00BD197F">
        <w:rPr>
          <w:rStyle w:val="rvts15"/>
          <w:bCs/>
        </w:rPr>
        <w:t>Тема 6. Издержки и прибыль, их роль в формировании цен</w:t>
      </w:r>
    </w:p>
    <w:p w:rsidR="00693693" w:rsidRPr="00BD197F" w:rsidRDefault="00693693" w:rsidP="00FF3FEB">
      <w:pPr>
        <w:pStyle w:val="rvps7"/>
        <w:ind w:firstLine="709"/>
      </w:pPr>
      <w:r w:rsidRPr="00BD197F">
        <w:rPr>
          <w:rStyle w:val="rvts16"/>
        </w:rPr>
        <w:t>Понятие издержек. Взаимосвязь и взаимовлияние издержек и цены. Состав издержек. Положение о составе затрат по производству и реализации продукции (работ, услуг) и его роль в формировании издержек. Особенности формирования себестоимости в условиях рынка. Способы группировки затрат, включаемых в себестоимость. Виды издержек для целей ценообразования. Методы калькулирования себестоимости. Прибыль в условиях рыночной экономике и ее связь с ценой. Особенности формирования прибыли в условиях рынка. Показатель рентабельности предприятия (фирмы).</w:t>
      </w:r>
    </w:p>
    <w:p w:rsidR="00693693" w:rsidRPr="00BD197F" w:rsidRDefault="00693693" w:rsidP="00FF3FEB">
      <w:pPr>
        <w:pStyle w:val="rvps14"/>
        <w:ind w:firstLine="709"/>
      </w:pPr>
      <w:r w:rsidRPr="00BD197F">
        <w:rPr>
          <w:rStyle w:val="rvts15"/>
          <w:bCs/>
        </w:rPr>
        <w:t>Тема 7. Ценовая политика организации в условиях рынка</w:t>
      </w:r>
    </w:p>
    <w:p w:rsidR="00693693" w:rsidRPr="00BD197F" w:rsidRDefault="00693693" w:rsidP="00FF3FEB">
      <w:pPr>
        <w:pStyle w:val="rvps7"/>
        <w:ind w:firstLine="709"/>
      </w:pPr>
      <w:r w:rsidRPr="00BD197F">
        <w:rPr>
          <w:rStyle w:val="rvts16"/>
        </w:rPr>
        <w:t>Ценовая политика как элемент общей стратегии фирмы. Стратегические и тактические аспекты ценовой политики. Ценовые стратегии. Стратегии премиального ценообразования (снятие сливок), стратегия ценового прорыва (пониженных цен), стратегия нейтрального ценообразования, премиум-стратегия дорогих товаров, стратегия глубокого проникновения на рынок,  стратегия преимуществ, стратегия показного блеска, стратегия средних цен,  стратегия доброкачественности,  стратегия ограбления,   стратегия завышенных цен,   стратегия дешевых товаров (дискаунт).  Формы ценовой политики. Основные методы установления цены: метод полных издержек и метод прямых затрат. Стадии в «жизненном цикле» товара и цены. Совершенная и несовершенная конкуренция и ценообразование. Виды отклонений фирмы от ценовой политики. Страхование цены. Оговорки, включаемые в договоры купли-продажи: а) о возможности повышения или снижения издержек; б) о колебаниях цены.</w:t>
      </w:r>
    </w:p>
    <w:p w:rsidR="00693693" w:rsidRPr="00BD197F" w:rsidRDefault="00693693" w:rsidP="00FF3FEB">
      <w:pPr>
        <w:pStyle w:val="rvps7"/>
        <w:ind w:firstLine="709"/>
        <w:jc w:val="center"/>
      </w:pPr>
      <w:r w:rsidRPr="00BD197F">
        <w:rPr>
          <w:rStyle w:val="rvts15"/>
          <w:bCs/>
        </w:rPr>
        <w:t>Тема 8. Государственное регулирование цен в условиях рыночных отношений</w:t>
      </w:r>
    </w:p>
    <w:p w:rsidR="00693693" w:rsidRPr="00BD197F" w:rsidRDefault="00693693" w:rsidP="00FF3FEB">
      <w:pPr>
        <w:pStyle w:val="rvps7"/>
        <w:ind w:firstLine="709"/>
      </w:pPr>
      <w:r w:rsidRPr="00BD197F">
        <w:rPr>
          <w:rStyle w:val="rvts16"/>
        </w:rPr>
        <w:t>Сущность государственного регулирования цен в условиях рыночных отношений. Цели и задачи государственного регулирования. Методы регулирования:  прямые методы – замораживание цен, установление фиксированных цен и тарифов, становление возможного предела роста цены за определенный период времени (минимального или максимального), установление предельного норматива рентабельности, установление предельных размеров снабженческо-сбытовых и торговых надбавок, декларирование цен, установление паритетных цен, установление рекомендательных цен. Косвенные методы - . проведение государственных закупок; установление налогов и налоговых ставок; регулирование денежного обращения и кредита; регулирование государственных расходов; политика государственных инвестиций; установление норм амортизации; регулирование валютного курса.</w:t>
      </w:r>
    </w:p>
    <w:p w:rsidR="00693693" w:rsidRPr="00BD197F" w:rsidRDefault="00693693" w:rsidP="00D63662">
      <w:pPr>
        <w:pStyle w:val="Heading2"/>
        <w:numPr>
          <w:ilvl w:val="0"/>
          <w:numId w:val="1"/>
        </w:numPr>
        <w:jc w:val="center"/>
        <w:rPr>
          <w:rFonts w:ascii="Times New Roman" w:hAnsi="Times New Roman" w:cs="Times New Roman"/>
          <w:i w:val="0"/>
          <w:sz w:val="24"/>
          <w:szCs w:val="24"/>
        </w:rPr>
      </w:pPr>
      <w:bookmarkStart w:id="3" w:name="prakt"/>
      <w:bookmarkEnd w:id="3"/>
      <w:r>
        <w:rPr>
          <w:rFonts w:ascii="Times New Roman" w:hAnsi="Times New Roman" w:cs="Times New Roman"/>
          <w:i w:val="0"/>
          <w:sz w:val="24"/>
          <w:szCs w:val="24"/>
        </w:rPr>
        <w:t xml:space="preserve">План </w:t>
      </w:r>
      <w:r w:rsidRPr="00BD197F">
        <w:rPr>
          <w:rFonts w:ascii="Times New Roman" w:hAnsi="Times New Roman" w:cs="Times New Roman"/>
          <w:i w:val="0"/>
          <w:sz w:val="24"/>
          <w:szCs w:val="24"/>
        </w:rPr>
        <w:t>практических (семинарских) занятий</w:t>
      </w:r>
      <w:bookmarkEnd w:id="2"/>
    </w:p>
    <w:tbl>
      <w:tblPr>
        <w:tblW w:w="9539" w:type="dxa"/>
        <w:jc w:val="center"/>
        <w:tblInd w:w="1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tblPr>
      <w:tblGrid>
        <w:gridCol w:w="464"/>
        <w:gridCol w:w="1931"/>
        <w:gridCol w:w="3094"/>
        <w:gridCol w:w="1699"/>
        <w:gridCol w:w="2351"/>
      </w:tblGrid>
      <w:tr w:rsidR="00693693" w:rsidRPr="00BD197F" w:rsidTr="002313F5">
        <w:trPr>
          <w:jc w:val="center"/>
        </w:trPr>
        <w:tc>
          <w:tcPr>
            <w:tcW w:w="464" w:type="dxa"/>
          </w:tcPr>
          <w:p w:rsidR="00693693" w:rsidRPr="00BD197F" w:rsidRDefault="00693693" w:rsidP="004B0073">
            <w:pPr>
              <w:pStyle w:val="rvps3"/>
              <w:rPr>
                <w:b/>
              </w:rPr>
            </w:pPr>
            <w:r w:rsidRPr="00BD197F">
              <w:rPr>
                <w:rStyle w:val="rvts25"/>
                <w:b/>
              </w:rPr>
              <w:t>№ п/п</w:t>
            </w:r>
          </w:p>
        </w:tc>
        <w:tc>
          <w:tcPr>
            <w:tcW w:w="1436" w:type="dxa"/>
            <w:vAlign w:val="center"/>
          </w:tcPr>
          <w:p w:rsidR="00693693" w:rsidRPr="00BD197F" w:rsidRDefault="00693693" w:rsidP="004B0073">
            <w:pPr>
              <w:jc w:val="center"/>
              <w:rPr>
                <w:b/>
              </w:rPr>
            </w:pPr>
            <w:r w:rsidRPr="00BD197F">
              <w:rPr>
                <w:b/>
              </w:rPr>
              <w:t>Наименование темы</w:t>
            </w:r>
          </w:p>
          <w:p w:rsidR="00693693" w:rsidRPr="00BD197F" w:rsidRDefault="00693693" w:rsidP="004B0073">
            <w:pPr>
              <w:jc w:val="center"/>
              <w:rPr>
                <w:b/>
              </w:rPr>
            </w:pPr>
            <w:r w:rsidRPr="00BD197F">
              <w:rPr>
                <w:b/>
              </w:rPr>
              <w:t>дисциплины</w:t>
            </w:r>
          </w:p>
        </w:tc>
        <w:tc>
          <w:tcPr>
            <w:tcW w:w="3589" w:type="dxa"/>
            <w:vAlign w:val="center"/>
          </w:tcPr>
          <w:p w:rsidR="00693693" w:rsidRPr="00BD197F" w:rsidRDefault="00693693" w:rsidP="004B0073">
            <w:pPr>
              <w:jc w:val="center"/>
              <w:rPr>
                <w:b/>
              </w:rPr>
            </w:pPr>
            <w:r w:rsidRPr="00BD197F">
              <w:rPr>
                <w:b/>
              </w:rPr>
              <w:t>Наименование и содержание практических (семинарских) занятий,</w:t>
            </w:r>
          </w:p>
          <w:p w:rsidR="00693693" w:rsidRPr="00BD197F" w:rsidRDefault="00693693" w:rsidP="004B0073">
            <w:pPr>
              <w:jc w:val="center"/>
              <w:rPr>
                <w:b/>
              </w:rPr>
            </w:pPr>
            <w:r w:rsidRPr="00BD197F">
              <w:rPr>
                <w:b/>
              </w:rPr>
              <w:t>литература для подготовки к занятиям</w:t>
            </w:r>
          </w:p>
        </w:tc>
        <w:tc>
          <w:tcPr>
            <w:tcW w:w="1699" w:type="dxa"/>
          </w:tcPr>
          <w:p w:rsidR="00693693" w:rsidRPr="00BD197F" w:rsidRDefault="00693693" w:rsidP="004B0073">
            <w:pPr>
              <w:pStyle w:val="rvps2"/>
              <w:jc w:val="center"/>
              <w:rPr>
                <w:b/>
              </w:rPr>
            </w:pPr>
            <w:r w:rsidRPr="00BD197F">
              <w:rPr>
                <w:rStyle w:val="rvts25"/>
                <w:b/>
              </w:rPr>
              <w:t>Формируемые</w:t>
            </w:r>
          </w:p>
          <w:p w:rsidR="00693693" w:rsidRPr="00BD197F" w:rsidRDefault="00693693" w:rsidP="004B0073">
            <w:pPr>
              <w:pStyle w:val="rvps2"/>
              <w:jc w:val="center"/>
              <w:rPr>
                <w:b/>
              </w:rPr>
            </w:pPr>
            <w:r w:rsidRPr="00BD197F">
              <w:rPr>
                <w:rStyle w:val="rvts25"/>
                <w:b/>
              </w:rPr>
              <w:t>компетенции</w:t>
            </w:r>
          </w:p>
          <w:p w:rsidR="00693693" w:rsidRPr="00BD197F" w:rsidRDefault="00693693" w:rsidP="004B0073">
            <w:pPr>
              <w:pStyle w:val="rvps2"/>
              <w:jc w:val="center"/>
              <w:rPr>
                <w:b/>
              </w:rPr>
            </w:pPr>
          </w:p>
        </w:tc>
        <w:tc>
          <w:tcPr>
            <w:tcW w:w="2351" w:type="dxa"/>
          </w:tcPr>
          <w:p w:rsidR="00693693" w:rsidRPr="00BD197F" w:rsidRDefault="00693693" w:rsidP="004B0073">
            <w:pPr>
              <w:pStyle w:val="rvps2"/>
              <w:jc w:val="center"/>
              <w:rPr>
                <w:b/>
              </w:rPr>
            </w:pPr>
            <w:r w:rsidRPr="00BD197F">
              <w:rPr>
                <w:rStyle w:val="rvts25"/>
                <w:b/>
              </w:rPr>
              <w:t>Формы</w:t>
            </w:r>
          </w:p>
          <w:p w:rsidR="00693693" w:rsidRPr="00BD197F" w:rsidRDefault="00693693" w:rsidP="004B0073">
            <w:pPr>
              <w:pStyle w:val="rvps2"/>
              <w:jc w:val="center"/>
              <w:rPr>
                <w:b/>
              </w:rPr>
            </w:pPr>
            <w:r w:rsidRPr="00BD197F">
              <w:rPr>
                <w:rStyle w:val="rvts25"/>
                <w:b/>
              </w:rPr>
              <w:t>контроля</w:t>
            </w:r>
          </w:p>
          <w:p w:rsidR="00693693" w:rsidRPr="00BD197F" w:rsidRDefault="00693693" w:rsidP="004B0073">
            <w:pPr>
              <w:pStyle w:val="rvps2"/>
              <w:jc w:val="center"/>
              <w:rPr>
                <w:b/>
              </w:rPr>
            </w:pPr>
            <w:r w:rsidRPr="00BD197F">
              <w:rPr>
                <w:rStyle w:val="rvts25"/>
                <w:b/>
              </w:rPr>
              <w:t>усвоения</w:t>
            </w:r>
          </w:p>
          <w:p w:rsidR="00693693" w:rsidRPr="00BD197F" w:rsidRDefault="00693693" w:rsidP="004B0073">
            <w:pPr>
              <w:pStyle w:val="rvps2"/>
              <w:jc w:val="center"/>
              <w:rPr>
                <w:b/>
              </w:rPr>
            </w:pPr>
            <w:r w:rsidRPr="00BD197F">
              <w:rPr>
                <w:rStyle w:val="rvts25"/>
                <w:b/>
              </w:rPr>
              <w:t>знаний</w:t>
            </w:r>
          </w:p>
        </w:tc>
      </w:tr>
      <w:tr w:rsidR="00693693" w:rsidRPr="00BD197F" w:rsidTr="002313F5">
        <w:trPr>
          <w:jc w:val="center"/>
        </w:trPr>
        <w:tc>
          <w:tcPr>
            <w:tcW w:w="9539" w:type="dxa"/>
            <w:gridSpan w:val="5"/>
          </w:tcPr>
          <w:p w:rsidR="00693693" w:rsidRPr="007B3E13" w:rsidRDefault="00693693" w:rsidP="007B3E13">
            <w:pPr>
              <w:pStyle w:val="rvps2"/>
              <w:jc w:val="center"/>
              <w:rPr>
                <w:rStyle w:val="rvts25"/>
                <w:b/>
              </w:rPr>
            </w:pPr>
            <w:r>
              <w:rPr>
                <w:rStyle w:val="rvts25"/>
                <w:b/>
              </w:rPr>
              <w:t>РАЗДЕЛ 1. ЦЕНА И СИСТЕМА ЦЕН</w:t>
            </w:r>
          </w:p>
        </w:tc>
      </w:tr>
      <w:tr w:rsidR="00693693" w:rsidRPr="00BD197F" w:rsidTr="002313F5">
        <w:trPr>
          <w:jc w:val="center"/>
        </w:trPr>
        <w:tc>
          <w:tcPr>
            <w:tcW w:w="464" w:type="dxa"/>
          </w:tcPr>
          <w:p w:rsidR="00693693" w:rsidRPr="00BD197F" w:rsidRDefault="00693693" w:rsidP="004B0073">
            <w:pPr>
              <w:pStyle w:val="rvps3"/>
            </w:pPr>
            <w:r w:rsidRPr="00BD197F">
              <w:rPr>
                <w:rStyle w:val="rvts16"/>
              </w:rPr>
              <w:t>1.</w:t>
            </w:r>
          </w:p>
        </w:tc>
        <w:tc>
          <w:tcPr>
            <w:tcW w:w="1436" w:type="dxa"/>
          </w:tcPr>
          <w:p w:rsidR="00693693" w:rsidRPr="00BD197F" w:rsidRDefault="00693693" w:rsidP="004B0073">
            <w:pPr>
              <w:pStyle w:val="rvps15"/>
            </w:pPr>
            <w:r w:rsidRPr="00BD197F">
              <w:rPr>
                <w:rStyle w:val="rvts25"/>
              </w:rPr>
              <w:t>Цена как экономическая категория</w:t>
            </w:r>
          </w:p>
          <w:p w:rsidR="00693693" w:rsidRPr="00BD197F" w:rsidRDefault="00693693" w:rsidP="004B0073">
            <w:pPr>
              <w:pStyle w:val="rvps2"/>
            </w:pPr>
          </w:p>
          <w:p w:rsidR="00693693" w:rsidRPr="00BD197F" w:rsidRDefault="00693693" w:rsidP="004B0073">
            <w:pPr>
              <w:pStyle w:val="rvps2"/>
            </w:pPr>
          </w:p>
        </w:tc>
        <w:tc>
          <w:tcPr>
            <w:tcW w:w="3589" w:type="dxa"/>
          </w:tcPr>
          <w:p w:rsidR="00693693" w:rsidRPr="00BD197F" w:rsidRDefault="00693693" w:rsidP="004B0073">
            <w:pPr>
              <w:pStyle w:val="rvps15"/>
            </w:pPr>
            <w:r w:rsidRPr="00BD197F">
              <w:rPr>
                <w:rStyle w:val="rvts25"/>
              </w:rPr>
              <w:t>Тема: </w:t>
            </w:r>
            <w:r w:rsidRPr="00BD197F">
              <w:rPr>
                <w:rStyle w:val="rvts27"/>
                <w:bCs/>
              </w:rPr>
              <w:t>Цена как экономическая категория</w:t>
            </w:r>
          </w:p>
          <w:p w:rsidR="00693693" w:rsidRPr="00BD197F" w:rsidRDefault="00693693" w:rsidP="004B0073">
            <w:pPr>
              <w:pStyle w:val="rvps2"/>
            </w:pPr>
            <w:r w:rsidRPr="00BD197F">
              <w:rPr>
                <w:rStyle w:val="rvts28"/>
                <w:iCs/>
              </w:rPr>
              <w:t>Содержание занятия</w:t>
            </w:r>
            <w:r w:rsidRPr="00BD197F">
              <w:rPr>
                <w:rStyle w:val="rvts29"/>
              </w:rPr>
              <w:t>:</w:t>
            </w:r>
            <w:r w:rsidRPr="00BD197F">
              <w:rPr>
                <w:rStyle w:val="rvts25"/>
              </w:rPr>
              <w:t>задачи, функции, принципы и основные модели ценообразования. Роль цен в рыночной экономике</w:t>
            </w:r>
          </w:p>
          <w:p w:rsidR="00693693" w:rsidRPr="00BD197F" w:rsidRDefault="00693693" w:rsidP="004B0073">
            <w:pPr>
              <w:pStyle w:val="rvps2"/>
            </w:pPr>
            <w:r w:rsidRPr="00BD197F">
              <w:rPr>
                <w:rStyle w:val="rvts29"/>
              </w:rPr>
              <w:t>Вопросы для обсуждения:</w:t>
            </w:r>
          </w:p>
          <w:p w:rsidR="00693693" w:rsidRPr="00BD197F" w:rsidRDefault="00693693" w:rsidP="004B0073">
            <w:pPr>
              <w:pStyle w:val="rvps2"/>
            </w:pPr>
            <w:r w:rsidRPr="00BD197F">
              <w:rPr>
                <w:rStyle w:val="rvts25"/>
              </w:rPr>
              <w:t>1.В чем состоит отличие понятий цена и стоимость?</w:t>
            </w:r>
          </w:p>
          <w:p w:rsidR="00693693" w:rsidRPr="00BD197F" w:rsidRDefault="00693693" w:rsidP="004B0073">
            <w:pPr>
              <w:pStyle w:val="rvps2"/>
            </w:pPr>
            <w:r w:rsidRPr="00BD197F">
              <w:rPr>
                <w:rStyle w:val="rvts25"/>
              </w:rPr>
              <w:t xml:space="preserve">2.Перечислите и кратко охарактеризуйте свойства цены. </w:t>
            </w:r>
          </w:p>
          <w:p w:rsidR="00693693" w:rsidRPr="00BD197F" w:rsidRDefault="00693693" w:rsidP="004B0073">
            <w:pPr>
              <w:pStyle w:val="rvps2"/>
            </w:pPr>
            <w:r w:rsidRPr="00BD197F">
              <w:rPr>
                <w:rStyle w:val="rvts25"/>
              </w:rPr>
              <w:t>3.Перечислите основные функции цен. Охарактеризуйте каждую из них.</w:t>
            </w:r>
          </w:p>
          <w:p w:rsidR="00693693" w:rsidRPr="00BD197F" w:rsidRDefault="00693693" w:rsidP="004B0073">
            <w:pPr>
              <w:pStyle w:val="rvps2"/>
            </w:pPr>
            <w:r w:rsidRPr="00BD197F">
              <w:rPr>
                <w:rStyle w:val="rvts25"/>
              </w:rPr>
              <w:t>4.В чем состоит суть основных концепций ценообразования? Основные преимущества и недостатки каждой концепции.</w:t>
            </w:r>
          </w:p>
          <w:p w:rsidR="00693693" w:rsidRPr="00BD197F" w:rsidRDefault="00693693" w:rsidP="004B0073">
            <w:pPr>
              <w:pStyle w:val="rvps2"/>
            </w:pPr>
            <w:r w:rsidRPr="00BD197F">
              <w:rPr>
                <w:rStyle w:val="rvts25"/>
              </w:rPr>
              <w:t>5.Какова роль цен в рыночной экономике?</w:t>
            </w:r>
          </w:p>
          <w:p w:rsidR="00693693" w:rsidRPr="00BD197F" w:rsidRDefault="00693693" w:rsidP="004B0073">
            <w:pPr>
              <w:pStyle w:val="rvps32"/>
              <w:spacing w:before="0" w:after="0"/>
            </w:pPr>
            <w:r w:rsidRPr="00BD197F">
              <w:rPr>
                <w:rStyle w:val="rvts31"/>
                <w:iCs/>
              </w:rPr>
              <w:t>Литература:</w:t>
            </w:r>
            <w:r w:rsidRPr="00BD197F">
              <w:rPr>
                <w:rStyle w:val="rvts32"/>
              </w:rPr>
              <w:t xml:space="preserve"> 1-6        </w:t>
            </w:r>
          </w:p>
        </w:tc>
        <w:tc>
          <w:tcPr>
            <w:tcW w:w="1699" w:type="dxa"/>
          </w:tcPr>
          <w:p w:rsidR="00693693" w:rsidRPr="00BD197F" w:rsidRDefault="00693693" w:rsidP="004B0073">
            <w:pPr>
              <w:pStyle w:val="rvps2"/>
            </w:pPr>
            <w:r>
              <w:rPr>
                <w:rStyle w:val="rvts25"/>
              </w:rPr>
              <w:t>ОПК-4</w:t>
            </w:r>
          </w:p>
        </w:tc>
        <w:tc>
          <w:tcPr>
            <w:tcW w:w="2351" w:type="dxa"/>
          </w:tcPr>
          <w:p w:rsidR="00693693" w:rsidRPr="00BD197F" w:rsidRDefault="00693693" w:rsidP="004B0073">
            <w:pPr>
              <w:pStyle w:val="rvps2"/>
            </w:pPr>
            <w:r w:rsidRPr="00BD197F">
              <w:rPr>
                <w:rStyle w:val="rvts25"/>
              </w:rPr>
              <w:t>Опрос, дискуссия</w:t>
            </w:r>
          </w:p>
          <w:p w:rsidR="00693693" w:rsidRPr="00BD197F" w:rsidRDefault="00693693" w:rsidP="004B0073">
            <w:pPr>
              <w:pStyle w:val="rvps2"/>
            </w:pPr>
          </w:p>
        </w:tc>
      </w:tr>
      <w:tr w:rsidR="00693693" w:rsidRPr="00BD197F" w:rsidTr="002313F5">
        <w:trPr>
          <w:jc w:val="center"/>
        </w:trPr>
        <w:tc>
          <w:tcPr>
            <w:tcW w:w="464" w:type="dxa"/>
          </w:tcPr>
          <w:p w:rsidR="00693693" w:rsidRPr="00BD197F" w:rsidRDefault="00693693" w:rsidP="004B0073">
            <w:pPr>
              <w:pStyle w:val="rvps3"/>
            </w:pPr>
            <w:r w:rsidRPr="00BD197F">
              <w:rPr>
                <w:rStyle w:val="rvts16"/>
              </w:rPr>
              <w:t>2.</w:t>
            </w:r>
          </w:p>
        </w:tc>
        <w:tc>
          <w:tcPr>
            <w:tcW w:w="1436" w:type="dxa"/>
          </w:tcPr>
          <w:p w:rsidR="00693693" w:rsidRPr="00BD197F" w:rsidRDefault="00693693" w:rsidP="004B0073">
            <w:pPr>
              <w:pStyle w:val="rvps2"/>
            </w:pPr>
            <w:r w:rsidRPr="00BD197F">
              <w:rPr>
                <w:rStyle w:val="rvts25"/>
              </w:rPr>
              <w:t>Классификация цен и их система</w:t>
            </w:r>
          </w:p>
          <w:p w:rsidR="00693693" w:rsidRPr="00BD197F" w:rsidRDefault="00693693" w:rsidP="004B0073">
            <w:pPr>
              <w:pStyle w:val="rvps2"/>
            </w:pPr>
          </w:p>
        </w:tc>
        <w:tc>
          <w:tcPr>
            <w:tcW w:w="3589" w:type="dxa"/>
          </w:tcPr>
          <w:p w:rsidR="00693693" w:rsidRPr="00BD197F" w:rsidRDefault="00693693" w:rsidP="004B0073">
            <w:pPr>
              <w:pStyle w:val="rvps2"/>
            </w:pPr>
            <w:r w:rsidRPr="00BD197F">
              <w:rPr>
                <w:rStyle w:val="rvts25"/>
              </w:rPr>
              <w:t> Тема</w:t>
            </w:r>
            <w:r w:rsidRPr="00BD197F">
              <w:rPr>
                <w:rStyle w:val="rvts27"/>
                <w:bCs/>
              </w:rPr>
              <w:t>: Классификация цен и их система</w:t>
            </w:r>
          </w:p>
          <w:p w:rsidR="00693693" w:rsidRPr="00BD197F" w:rsidRDefault="00693693" w:rsidP="004B0073">
            <w:pPr>
              <w:pStyle w:val="rvps2"/>
            </w:pPr>
            <w:r w:rsidRPr="00BD197F">
              <w:rPr>
                <w:rStyle w:val="rvts26"/>
                <w:iCs/>
              </w:rPr>
              <w:t>Содержание </w:t>
            </w:r>
            <w:r w:rsidRPr="00BD197F">
              <w:rPr>
                <w:rStyle w:val="rvts25"/>
              </w:rPr>
              <w:t xml:space="preserve">занятия: </w:t>
            </w:r>
            <w:r w:rsidRPr="00BD197F">
              <w:rPr>
                <w:rStyle w:val="rvts33"/>
              </w:rPr>
              <w:t>классификация цен в зависимости от порядка возмещения потребителем транспортных расходов по доставке грузов</w:t>
            </w:r>
          </w:p>
          <w:p w:rsidR="00693693" w:rsidRPr="00BD197F" w:rsidRDefault="00693693" w:rsidP="004B0073">
            <w:pPr>
              <w:pStyle w:val="rvps2"/>
            </w:pPr>
            <w:r w:rsidRPr="00BD197F">
              <w:rPr>
                <w:rStyle w:val="rvts28"/>
                <w:iCs/>
              </w:rPr>
              <w:t>Вопросы для обсуждения:</w:t>
            </w:r>
          </w:p>
          <w:p w:rsidR="00693693" w:rsidRPr="00BD197F" w:rsidRDefault="00693693" w:rsidP="004B0073">
            <w:pPr>
              <w:pStyle w:val="rvps2"/>
            </w:pPr>
            <w:r w:rsidRPr="00BD197F">
              <w:rPr>
                <w:rStyle w:val="rvts25"/>
              </w:rPr>
              <w:t>1.Классификация цен в соответствии с обслуживаемой сферой товарного обращения.</w:t>
            </w:r>
          </w:p>
          <w:p w:rsidR="00693693" w:rsidRPr="00BD197F" w:rsidRDefault="00693693" w:rsidP="004B0073">
            <w:pPr>
              <w:pStyle w:val="rvps2"/>
            </w:pPr>
            <w:r w:rsidRPr="00BD197F">
              <w:rPr>
                <w:rStyle w:val="rvts25"/>
              </w:rPr>
              <w:t>2.Классификация цен в зависимости от порядка возмещения потребителем транспортных расходов по доставке грузов.</w:t>
            </w:r>
          </w:p>
          <w:p w:rsidR="00693693" w:rsidRPr="00BD197F" w:rsidRDefault="00693693" w:rsidP="004B0073">
            <w:pPr>
              <w:pStyle w:val="rvps2"/>
            </w:pPr>
            <w:r w:rsidRPr="00BD197F">
              <w:rPr>
                <w:rStyle w:val="rvts25"/>
              </w:rPr>
              <w:t>3.Классификация цен в зависимости от степени новизны товара.</w:t>
            </w:r>
          </w:p>
          <w:p w:rsidR="00693693" w:rsidRPr="00BD197F" w:rsidRDefault="00693693" w:rsidP="004B0073">
            <w:pPr>
              <w:pStyle w:val="rvps2"/>
            </w:pPr>
            <w:r w:rsidRPr="00BD197F">
              <w:rPr>
                <w:rStyle w:val="rvts25"/>
              </w:rPr>
              <w:t xml:space="preserve">4.Классификационный признак: степень свободы цен от воздействия государства при их определении. </w:t>
            </w:r>
          </w:p>
          <w:p w:rsidR="00693693" w:rsidRPr="00BD197F" w:rsidRDefault="00693693" w:rsidP="004B0073">
            <w:pPr>
              <w:pStyle w:val="rvps2"/>
            </w:pPr>
            <w:r w:rsidRPr="00BD197F">
              <w:rPr>
                <w:rStyle w:val="rvts25"/>
              </w:rPr>
              <w:t>5.Классификация цен в зависимости от территории действия. Система цен.</w:t>
            </w:r>
          </w:p>
          <w:p w:rsidR="00693693" w:rsidRPr="00BD197F" w:rsidRDefault="00693693" w:rsidP="004B0073">
            <w:pPr>
              <w:pStyle w:val="rvps16"/>
            </w:pPr>
            <w:r w:rsidRPr="00BD197F">
              <w:rPr>
                <w:rStyle w:val="rvts25"/>
              </w:rPr>
              <w:t>6.Франкирование цен.        </w:t>
            </w:r>
          </w:p>
          <w:p w:rsidR="00693693" w:rsidRPr="00BD197F" w:rsidRDefault="00693693" w:rsidP="004B0073">
            <w:pPr>
              <w:pStyle w:val="rvps2"/>
            </w:pPr>
            <w:r w:rsidRPr="00BD197F">
              <w:rPr>
                <w:rStyle w:val="rvts26"/>
                <w:iCs/>
              </w:rPr>
              <w:t>Литература</w:t>
            </w:r>
            <w:r w:rsidRPr="00BD197F">
              <w:rPr>
                <w:rStyle w:val="rvts25"/>
              </w:rPr>
              <w:t>: 1-6</w:t>
            </w:r>
          </w:p>
        </w:tc>
        <w:tc>
          <w:tcPr>
            <w:tcW w:w="1699" w:type="dxa"/>
          </w:tcPr>
          <w:p w:rsidR="00693693" w:rsidRPr="00BD197F" w:rsidRDefault="00693693" w:rsidP="004B0073">
            <w:pPr>
              <w:pStyle w:val="rvps2"/>
            </w:pPr>
            <w:r>
              <w:rPr>
                <w:rStyle w:val="rvts25"/>
              </w:rPr>
              <w:t>ОПК-4</w:t>
            </w:r>
          </w:p>
        </w:tc>
        <w:tc>
          <w:tcPr>
            <w:tcW w:w="2351" w:type="dxa"/>
          </w:tcPr>
          <w:p w:rsidR="00693693" w:rsidRPr="00BD197F" w:rsidRDefault="00693693" w:rsidP="004B0073">
            <w:pPr>
              <w:pStyle w:val="rvps2"/>
            </w:pPr>
            <w:r w:rsidRPr="00BD197F">
              <w:rPr>
                <w:rStyle w:val="rvts25"/>
              </w:rPr>
              <w:t>Опрос, выполненные практические задания, тестирование</w:t>
            </w:r>
          </w:p>
          <w:p w:rsidR="00693693" w:rsidRPr="00BD197F" w:rsidRDefault="00693693" w:rsidP="004B0073">
            <w:pPr>
              <w:pStyle w:val="rvps2"/>
            </w:pPr>
          </w:p>
        </w:tc>
      </w:tr>
      <w:tr w:rsidR="00693693" w:rsidRPr="00BD197F" w:rsidTr="002313F5">
        <w:trPr>
          <w:jc w:val="center"/>
        </w:trPr>
        <w:tc>
          <w:tcPr>
            <w:tcW w:w="464" w:type="dxa"/>
          </w:tcPr>
          <w:p w:rsidR="00693693" w:rsidRPr="00BD197F" w:rsidRDefault="00693693" w:rsidP="004B0073">
            <w:pPr>
              <w:pStyle w:val="rvps3"/>
            </w:pPr>
            <w:r w:rsidRPr="00BD197F">
              <w:rPr>
                <w:rStyle w:val="rvts16"/>
              </w:rPr>
              <w:t>3.</w:t>
            </w:r>
          </w:p>
        </w:tc>
        <w:tc>
          <w:tcPr>
            <w:tcW w:w="1436" w:type="dxa"/>
          </w:tcPr>
          <w:p w:rsidR="00693693" w:rsidRPr="00BD197F" w:rsidRDefault="00693693" w:rsidP="004B0073">
            <w:pPr>
              <w:pStyle w:val="rvps2"/>
            </w:pPr>
            <w:r w:rsidRPr="00BD197F">
              <w:rPr>
                <w:rStyle w:val="rvts25"/>
              </w:rPr>
              <w:t> Структура цены</w:t>
            </w:r>
          </w:p>
          <w:p w:rsidR="00693693" w:rsidRPr="00BD197F" w:rsidRDefault="00693693" w:rsidP="004B0073">
            <w:pPr>
              <w:pStyle w:val="rvps2"/>
            </w:pPr>
          </w:p>
        </w:tc>
        <w:tc>
          <w:tcPr>
            <w:tcW w:w="3589" w:type="dxa"/>
          </w:tcPr>
          <w:p w:rsidR="00693693" w:rsidRPr="00BD197F" w:rsidRDefault="00693693" w:rsidP="004B0073">
            <w:pPr>
              <w:pStyle w:val="rvps2"/>
            </w:pPr>
            <w:r w:rsidRPr="00BD197F">
              <w:rPr>
                <w:rStyle w:val="rvts25"/>
              </w:rPr>
              <w:t>Тема</w:t>
            </w:r>
            <w:r w:rsidRPr="00BD197F">
              <w:rPr>
                <w:rStyle w:val="rvts27"/>
                <w:bCs/>
              </w:rPr>
              <w:t>:</w:t>
            </w:r>
            <w:r w:rsidRPr="00BD197F">
              <w:rPr>
                <w:rStyle w:val="rvts36"/>
                <w:bCs/>
              </w:rPr>
              <w:t> </w:t>
            </w:r>
            <w:r w:rsidRPr="00BD197F">
              <w:rPr>
                <w:rStyle w:val="rvts27"/>
                <w:bCs/>
              </w:rPr>
              <w:t>Структура цены</w:t>
            </w:r>
          </w:p>
          <w:p w:rsidR="00693693" w:rsidRPr="00BD197F" w:rsidRDefault="00693693" w:rsidP="004B0073">
            <w:pPr>
              <w:pStyle w:val="rvps2"/>
            </w:pPr>
            <w:r w:rsidRPr="00BD197F">
              <w:rPr>
                <w:rStyle w:val="rvts26"/>
                <w:iCs/>
              </w:rPr>
              <w:t>Содержание занятия: р</w:t>
            </w:r>
            <w:r w:rsidRPr="00BD197F">
              <w:rPr>
                <w:rStyle w:val="rvts25"/>
              </w:rPr>
              <w:t>ешение задач</w:t>
            </w:r>
          </w:p>
          <w:p w:rsidR="00693693" w:rsidRPr="00BD197F" w:rsidRDefault="00693693" w:rsidP="004B0073">
            <w:pPr>
              <w:pStyle w:val="rvps2"/>
            </w:pPr>
            <w:r w:rsidRPr="00BD197F">
              <w:rPr>
                <w:rStyle w:val="rvts26"/>
                <w:iCs/>
              </w:rPr>
              <w:t>Вопросы для обсуждения</w:t>
            </w:r>
            <w:r w:rsidRPr="00BD197F">
              <w:rPr>
                <w:rStyle w:val="rvts27"/>
                <w:bCs/>
              </w:rPr>
              <w:t>:</w:t>
            </w:r>
          </w:p>
          <w:p w:rsidR="00693693" w:rsidRPr="00BD197F" w:rsidRDefault="00693693" w:rsidP="004B0073">
            <w:pPr>
              <w:pStyle w:val="rvps2"/>
            </w:pPr>
            <w:r w:rsidRPr="00BD197F">
              <w:rPr>
                <w:rStyle w:val="rvts25"/>
              </w:rPr>
              <w:t xml:space="preserve">1.Перечислите основные элементы цены. </w:t>
            </w:r>
          </w:p>
          <w:p w:rsidR="00693693" w:rsidRPr="00BD197F" w:rsidRDefault="00693693" w:rsidP="004B0073">
            <w:pPr>
              <w:pStyle w:val="rvps2"/>
            </w:pPr>
            <w:r w:rsidRPr="00BD197F">
              <w:rPr>
                <w:rStyle w:val="rvts25"/>
              </w:rPr>
              <w:t>2.Дайте краткую характеристику каждого из них.</w:t>
            </w:r>
          </w:p>
          <w:p w:rsidR="00693693" w:rsidRPr="00BD197F" w:rsidRDefault="00693693" w:rsidP="004B0073">
            <w:pPr>
              <w:pStyle w:val="rvps2"/>
            </w:pPr>
            <w:r w:rsidRPr="00BD197F">
              <w:rPr>
                <w:rStyle w:val="rvts25"/>
              </w:rPr>
              <w:t>3.Какие налоги и в какой последовательности включаются в цену товара?</w:t>
            </w:r>
          </w:p>
          <w:p w:rsidR="00693693" w:rsidRPr="00BD197F" w:rsidRDefault="00693693" w:rsidP="004B0073">
            <w:pPr>
              <w:pStyle w:val="rvps2"/>
            </w:pPr>
            <w:r w:rsidRPr="00BD197F">
              <w:rPr>
                <w:rStyle w:val="rvts26"/>
                <w:iCs/>
              </w:rPr>
              <w:t>Литература</w:t>
            </w:r>
            <w:r w:rsidRPr="00BD197F">
              <w:rPr>
                <w:rStyle w:val="rvts25"/>
              </w:rPr>
              <w:t>: 1-6</w:t>
            </w:r>
          </w:p>
        </w:tc>
        <w:tc>
          <w:tcPr>
            <w:tcW w:w="1699" w:type="dxa"/>
          </w:tcPr>
          <w:p w:rsidR="00693693" w:rsidRPr="00BD197F" w:rsidRDefault="00693693" w:rsidP="004B0073">
            <w:pPr>
              <w:pStyle w:val="rvps2"/>
            </w:pPr>
            <w:r>
              <w:rPr>
                <w:rStyle w:val="rvts25"/>
              </w:rPr>
              <w:t>ОПК-4</w:t>
            </w:r>
          </w:p>
        </w:tc>
        <w:tc>
          <w:tcPr>
            <w:tcW w:w="2351" w:type="dxa"/>
          </w:tcPr>
          <w:p w:rsidR="00693693" w:rsidRPr="00BD197F" w:rsidRDefault="00693693" w:rsidP="004B0073">
            <w:pPr>
              <w:pStyle w:val="rvps2"/>
            </w:pPr>
            <w:r w:rsidRPr="00BD197F">
              <w:rPr>
                <w:rStyle w:val="rvts25"/>
              </w:rPr>
              <w:t>Опрос, выполненные практические задания, тестирование</w:t>
            </w:r>
          </w:p>
          <w:p w:rsidR="00693693" w:rsidRPr="00BD197F" w:rsidRDefault="00693693" w:rsidP="004B0073">
            <w:pPr>
              <w:pStyle w:val="rvps2"/>
            </w:pPr>
          </w:p>
        </w:tc>
      </w:tr>
      <w:tr w:rsidR="00693693" w:rsidRPr="00BD197F" w:rsidTr="002313F5">
        <w:trPr>
          <w:jc w:val="center"/>
        </w:trPr>
        <w:tc>
          <w:tcPr>
            <w:tcW w:w="9539" w:type="dxa"/>
            <w:gridSpan w:val="5"/>
          </w:tcPr>
          <w:p w:rsidR="00693693" w:rsidRPr="007B3E13" w:rsidRDefault="00693693" w:rsidP="007B3E13">
            <w:pPr>
              <w:pStyle w:val="rvps2"/>
              <w:jc w:val="center"/>
              <w:rPr>
                <w:rStyle w:val="rvts25"/>
                <w:b/>
              </w:rPr>
            </w:pPr>
            <w:r>
              <w:rPr>
                <w:rStyle w:val="rvts25"/>
                <w:b/>
              </w:rPr>
              <w:t>РАЗДЕЛ 2. ОСНОВЫ ЦЕНООБРАЗОВАНИЯ В СКС</w:t>
            </w:r>
          </w:p>
        </w:tc>
      </w:tr>
      <w:tr w:rsidR="00693693" w:rsidRPr="00BD197F" w:rsidTr="002313F5">
        <w:trPr>
          <w:jc w:val="center"/>
        </w:trPr>
        <w:tc>
          <w:tcPr>
            <w:tcW w:w="464" w:type="dxa"/>
          </w:tcPr>
          <w:p w:rsidR="00693693" w:rsidRPr="00BD197F" w:rsidRDefault="00693693" w:rsidP="004B0073">
            <w:pPr>
              <w:pStyle w:val="rvps3"/>
            </w:pPr>
            <w:r w:rsidRPr="00BD197F">
              <w:rPr>
                <w:rStyle w:val="rvts16"/>
              </w:rPr>
              <w:t>4.</w:t>
            </w:r>
          </w:p>
        </w:tc>
        <w:tc>
          <w:tcPr>
            <w:tcW w:w="1436" w:type="dxa"/>
          </w:tcPr>
          <w:p w:rsidR="00693693" w:rsidRPr="00BD197F" w:rsidRDefault="00693693" w:rsidP="004B0073">
            <w:pPr>
              <w:pStyle w:val="rvps2"/>
            </w:pPr>
            <w:r w:rsidRPr="00BD197F">
              <w:rPr>
                <w:rStyle w:val="rvts25"/>
              </w:rPr>
              <w:t>Ценообразующие факторы</w:t>
            </w:r>
          </w:p>
          <w:p w:rsidR="00693693" w:rsidRPr="00BD197F" w:rsidRDefault="00693693" w:rsidP="004B0073">
            <w:pPr>
              <w:pStyle w:val="rvps2"/>
            </w:pPr>
          </w:p>
        </w:tc>
        <w:tc>
          <w:tcPr>
            <w:tcW w:w="3589" w:type="dxa"/>
          </w:tcPr>
          <w:p w:rsidR="00693693" w:rsidRPr="00BD197F" w:rsidRDefault="00693693" w:rsidP="004B0073">
            <w:pPr>
              <w:pStyle w:val="rvps2"/>
            </w:pPr>
            <w:r w:rsidRPr="00BD197F">
              <w:rPr>
                <w:rStyle w:val="rvts25"/>
              </w:rPr>
              <w:t>Тема: </w:t>
            </w:r>
            <w:r w:rsidRPr="00BD197F">
              <w:rPr>
                <w:rStyle w:val="rvts27"/>
                <w:bCs/>
              </w:rPr>
              <w:t>Ценообразующие факторы</w:t>
            </w:r>
          </w:p>
          <w:p w:rsidR="00693693" w:rsidRPr="00BD197F" w:rsidRDefault="00693693" w:rsidP="004B0073">
            <w:pPr>
              <w:pStyle w:val="rvps2"/>
            </w:pPr>
            <w:r w:rsidRPr="00BD197F">
              <w:rPr>
                <w:rStyle w:val="rvts26"/>
                <w:iCs/>
              </w:rPr>
              <w:t>Содержание занятия: к</w:t>
            </w:r>
            <w:r w:rsidRPr="00BD197F">
              <w:rPr>
                <w:rStyle w:val="rvts25"/>
              </w:rPr>
              <w:t>лассификации и характеристики ценообразующих факторов</w:t>
            </w:r>
          </w:p>
          <w:p w:rsidR="00693693" w:rsidRPr="00BD197F" w:rsidRDefault="00693693" w:rsidP="004B0073">
            <w:pPr>
              <w:pStyle w:val="rvps2"/>
            </w:pPr>
            <w:r w:rsidRPr="00BD197F">
              <w:rPr>
                <w:rStyle w:val="rvts26"/>
                <w:iCs/>
              </w:rPr>
              <w:t>Вопросы для обсуждения</w:t>
            </w:r>
            <w:r w:rsidRPr="00BD197F">
              <w:rPr>
                <w:rStyle w:val="rvts27"/>
                <w:bCs/>
              </w:rPr>
              <w:t>:</w:t>
            </w:r>
          </w:p>
          <w:p w:rsidR="00693693" w:rsidRPr="00BD197F" w:rsidRDefault="00693693" w:rsidP="004B0073">
            <w:pPr>
              <w:pStyle w:val="rvps2"/>
            </w:pPr>
            <w:r w:rsidRPr="00BD197F">
              <w:rPr>
                <w:rStyle w:val="rvts25"/>
              </w:rPr>
              <w:t>1.Понятие ценообразующих факторов.</w:t>
            </w:r>
          </w:p>
          <w:p w:rsidR="00693693" w:rsidRPr="00BD197F" w:rsidRDefault="00693693" w:rsidP="004B0073">
            <w:pPr>
              <w:pStyle w:val="rvps2"/>
            </w:pPr>
            <w:r w:rsidRPr="00BD197F">
              <w:rPr>
                <w:rStyle w:val="rvts25"/>
              </w:rPr>
              <w:t>2.Перечислите внутренние факторы и кратко их охарактеризуйте.</w:t>
            </w:r>
          </w:p>
          <w:p w:rsidR="00693693" w:rsidRPr="00BD197F" w:rsidRDefault="00693693" w:rsidP="004B0073">
            <w:pPr>
              <w:pStyle w:val="rvps2"/>
            </w:pPr>
            <w:r w:rsidRPr="00BD197F">
              <w:rPr>
                <w:rStyle w:val="rvts25"/>
              </w:rPr>
              <w:t>3.Перечислите внешние факторы и дайте их характеристику.</w:t>
            </w:r>
          </w:p>
          <w:p w:rsidR="00693693" w:rsidRPr="00BD197F" w:rsidRDefault="00693693" w:rsidP="004B0073">
            <w:pPr>
              <w:pStyle w:val="rvps2"/>
            </w:pPr>
            <w:r w:rsidRPr="00BD197F">
              <w:rPr>
                <w:rStyle w:val="rvts29"/>
              </w:rPr>
              <w:t>4.Эластичность спроса и предложения как ценообразующий фактор.</w:t>
            </w:r>
          </w:p>
          <w:p w:rsidR="00693693" w:rsidRPr="00BD197F" w:rsidRDefault="00693693" w:rsidP="004B0073">
            <w:pPr>
              <w:pStyle w:val="rvps2"/>
            </w:pPr>
            <w:r w:rsidRPr="00BD197F">
              <w:rPr>
                <w:rStyle w:val="rvts37"/>
                <w:iCs/>
              </w:rPr>
              <w:t>Тематика докладов:</w:t>
            </w:r>
          </w:p>
          <w:p w:rsidR="00693693" w:rsidRPr="00BD197F" w:rsidRDefault="00693693" w:rsidP="004B0073">
            <w:pPr>
              <w:pStyle w:val="rvps2"/>
            </w:pPr>
            <w:r w:rsidRPr="00BD197F">
              <w:rPr>
                <w:rStyle w:val="rvts33"/>
              </w:rPr>
              <w:t>1.Совершенствование маркетинговых исследований рынка</w:t>
            </w:r>
          </w:p>
          <w:p w:rsidR="00693693" w:rsidRPr="00BD197F" w:rsidRDefault="00693693" w:rsidP="004B0073">
            <w:pPr>
              <w:pStyle w:val="rvps2"/>
            </w:pPr>
            <w:r w:rsidRPr="00BD197F">
              <w:rPr>
                <w:rStyle w:val="rvts33"/>
              </w:rPr>
              <w:t>2.Формирование оптимальной номенклатуры</w:t>
            </w:r>
          </w:p>
          <w:p w:rsidR="00693693" w:rsidRPr="00BD197F" w:rsidRDefault="00693693" w:rsidP="004B0073">
            <w:pPr>
              <w:pStyle w:val="rvps2"/>
            </w:pPr>
            <w:r w:rsidRPr="00BD197F">
              <w:rPr>
                <w:rStyle w:val="rvts33"/>
              </w:rPr>
              <w:t>3.Использование системы таможенных пошлин на экспортные и импортные товары.</w:t>
            </w:r>
          </w:p>
          <w:p w:rsidR="00693693" w:rsidRPr="00BD197F" w:rsidRDefault="00693693" w:rsidP="004B0073">
            <w:pPr>
              <w:pStyle w:val="rvps2"/>
            </w:pPr>
            <w:r w:rsidRPr="00BD197F">
              <w:rPr>
                <w:rStyle w:val="rvts26"/>
                <w:iCs/>
              </w:rPr>
              <w:t>Литература:</w:t>
            </w:r>
            <w:r w:rsidRPr="00BD197F">
              <w:rPr>
                <w:rStyle w:val="rvts25"/>
              </w:rPr>
              <w:t xml:space="preserve"> 1-6</w:t>
            </w:r>
          </w:p>
        </w:tc>
        <w:tc>
          <w:tcPr>
            <w:tcW w:w="1699" w:type="dxa"/>
          </w:tcPr>
          <w:p w:rsidR="00693693" w:rsidRPr="00BD197F" w:rsidRDefault="00693693" w:rsidP="004B0073">
            <w:pPr>
              <w:pStyle w:val="rvps2"/>
            </w:pPr>
            <w:r>
              <w:rPr>
                <w:rStyle w:val="rvts25"/>
              </w:rPr>
              <w:t>ОПК-4</w:t>
            </w:r>
          </w:p>
        </w:tc>
        <w:tc>
          <w:tcPr>
            <w:tcW w:w="2351" w:type="dxa"/>
          </w:tcPr>
          <w:p w:rsidR="00693693" w:rsidRPr="00BD197F" w:rsidRDefault="00693693" w:rsidP="004B0073">
            <w:pPr>
              <w:pStyle w:val="rvps2"/>
            </w:pPr>
            <w:r w:rsidRPr="00BD197F">
              <w:rPr>
                <w:rStyle w:val="rvts25"/>
              </w:rPr>
              <w:t>Опрос,  доклады</w:t>
            </w:r>
          </w:p>
          <w:p w:rsidR="00693693" w:rsidRPr="00BD197F" w:rsidRDefault="00693693" w:rsidP="004B0073">
            <w:pPr>
              <w:pStyle w:val="rvps2"/>
            </w:pPr>
            <w:r w:rsidRPr="00BD197F">
              <w:rPr>
                <w:rStyle w:val="rvts25"/>
              </w:rPr>
              <w:t>выполненные практические задания</w:t>
            </w:r>
          </w:p>
          <w:p w:rsidR="00693693" w:rsidRPr="00BD197F" w:rsidRDefault="00693693" w:rsidP="004B0073">
            <w:pPr>
              <w:pStyle w:val="rvps2"/>
            </w:pPr>
          </w:p>
        </w:tc>
      </w:tr>
      <w:tr w:rsidR="00693693" w:rsidRPr="00BD197F" w:rsidTr="002313F5">
        <w:trPr>
          <w:jc w:val="center"/>
        </w:trPr>
        <w:tc>
          <w:tcPr>
            <w:tcW w:w="464" w:type="dxa"/>
          </w:tcPr>
          <w:p w:rsidR="00693693" w:rsidRPr="00BD197F" w:rsidRDefault="00693693" w:rsidP="004B0073">
            <w:pPr>
              <w:pStyle w:val="rvps3"/>
            </w:pPr>
            <w:r w:rsidRPr="00BD197F">
              <w:rPr>
                <w:rStyle w:val="rvts25"/>
              </w:rPr>
              <w:t>5.</w:t>
            </w:r>
          </w:p>
        </w:tc>
        <w:tc>
          <w:tcPr>
            <w:tcW w:w="1436" w:type="dxa"/>
          </w:tcPr>
          <w:p w:rsidR="00693693" w:rsidRPr="00BD197F" w:rsidRDefault="00693693" w:rsidP="004B0073">
            <w:pPr>
              <w:pStyle w:val="rvps2"/>
            </w:pPr>
            <w:r w:rsidRPr="00BD197F">
              <w:rPr>
                <w:rStyle w:val="rvts25"/>
              </w:rPr>
              <w:t>Методы ценообразования</w:t>
            </w:r>
          </w:p>
          <w:p w:rsidR="00693693" w:rsidRPr="00BD197F" w:rsidRDefault="00693693" w:rsidP="004B0073">
            <w:pPr>
              <w:pStyle w:val="rvps2"/>
            </w:pPr>
          </w:p>
        </w:tc>
        <w:tc>
          <w:tcPr>
            <w:tcW w:w="3589" w:type="dxa"/>
          </w:tcPr>
          <w:p w:rsidR="00693693" w:rsidRPr="00BD197F" w:rsidRDefault="00693693" w:rsidP="004B0073">
            <w:pPr>
              <w:pStyle w:val="rvps2"/>
            </w:pPr>
            <w:r w:rsidRPr="00BD197F">
              <w:rPr>
                <w:rStyle w:val="rvts25"/>
              </w:rPr>
              <w:t xml:space="preserve">Тема: </w:t>
            </w:r>
            <w:r w:rsidRPr="00BD197F">
              <w:rPr>
                <w:rStyle w:val="rvts27"/>
                <w:bCs/>
              </w:rPr>
              <w:t>Методы ценообразования</w:t>
            </w:r>
          </w:p>
          <w:p w:rsidR="00693693" w:rsidRPr="00BD197F" w:rsidRDefault="00693693" w:rsidP="004B0073">
            <w:pPr>
              <w:pStyle w:val="rvps2"/>
            </w:pPr>
            <w:r w:rsidRPr="00BD197F">
              <w:rPr>
                <w:rStyle w:val="rvts26"/>
                <w:iCs/>
              </w:rPr>
              <w:t>Содержание занятия: р</w:t>
            </w:r>
            <w:r w:rsidRPr="00BD197F">
              <w:rPr>
                <w:rStyle w:val="rvts25"/>
              </w:rPr>
              <w:t>ешение задач</w:t>
            </w:r>
          </w:p>
          <w:p w:rsidR="00693693" w:rsidRPr="00BD197F" w:rsidRDefault="00693693" w:rsidP="004B0073">
            <w:pPr>
              <w:pStyle w:val="rvps2"/>
            </w:pPr>
            <w:r w:rsidRPr="00BD197F">
              <w:rPr>
                <w:rStyle w:val="rvts26"/>
                <w:iCs/>
              </w:rPr>
              <w:t>Вопросы для обсуждения</w:t>
            </w:r>
            <w:r w:rsidRPr="00BD197F">
              <w:rPr>
                <w:rStyle w:val="rvts27"/>
                <w:bCs/>
              </w:rPr>
              <w:t>:</w:t>
            </w:r>
          </w:p>
          <w:p w:rsidR="00693693" w:rsidRPr="00BD197F" w:rsidRDefault="00693693" w:rsidP="004B0073">
            <w:pPr>
              <w:pStyle w:val="rvps2"/>
            </w:pPr>
            <w:r w:rsidRPr="00BD197F">
              <w:rPr>
                <w:rStyle w:val="rvts25"/>
              </w:rPr>
              <w:t xml:space="preserve">1.Понятие методики ценообразования, методов ценообразования. </w:t>
            </w:r>
          </w:p>
          <w:p w:rsidR="00693693" w:rsidRPr="00BD197F" w:rsidRDefault="00693693" w:rsidP="004B0073">
            <w:pPr>
              <w:pStyle w:val="rvps2"/>
            </w:pPr>
            <w:r w:rsidRPr="00BD197F">
              <w:rPr>
                <w:rStyle w:val="rvts25"/>
              </w:rPr>
              <w:t xml:space="preserve">2.Классификация затратных методов ценообразования. </w:t>
            </w:r>
          </w:p>
          <w:p w:rsidR="00693693" w:rsidRPr="00BD197F" w:rsidRDefault="00693693" w:rsidP="004B0073">
            <w:pPr>
              <w:pStyle w:val="rvps2"/>
            </w:pPr>
            <w:r w:rsidRPr="00BD197F">
              <w:rPr>
                <w:rStyle w:val="rvts25"/>
              </w:rPr>
              <w:t>3.Рыночные м</w:t>
            </w:r>
            <w:r w:rsidRPr="00BD197F">
              <w:rPr>
                <w:rStyle w:val="rvts38"/>
              </w:rPr>
              <w:t xml:space="preserve">етоды ценообразования. </w:t>
            </w:r>
          </w:p>
          <w:p w:rsidR="00693693" w:rsidRPr="00BD197F" w:rsidRDefault="00693693" w:rsidP="004B0073">
            <w:pPr>
              <w:pStyle w:val="rvps2"/>
            </w:pPr>
            <w:r w:rsidRPr="00BD197F">
              <w:rPr>
                <w:rStyle w:val="rvts38"/>
              </w:rPr>
              <w:t>4.Параметрические методы</w:t>
            </w:r>
            <w:r w:rsidRPr="00BD197F">
              <w:rPr>
                <w:rStyle w:val="rvts33"/>
              </w:rPr>
              <w:t>.</w:t>
            </w:r>
          </w:p>
          <w:p w:rsidR="00693693" w:rsidRPr="00BD197F" w:rsidRDefault="00693693" w:rsidP="004B0073">
            <w:pPr>
              <w:pStyle w:val="rvps2"/>
            </w:pPr>
            <w:r w:rsidRPr="00BD197F">
              <w:rPr>
                <w:rStyle w:val="rvts28"/>
                <w:iCs/>
              </w:rPr>
              <w:t>Литература</w:t>
            </w:r>
            <w:r w:rsidRPr="00BD197F">
              <w:rPr>
                <w:rStyle w:val="rvts29"/>
              </w:rPr>
              <w:t xml:space="preserve">: </w:t>
            </w:r>
            <w:r w:rsidRPr="00BD197F">
              <w:rPr>
                <w:rStyle w:val="rvts25"/>
              </w:rPr>
              <w:t>1-6</w:t>
            </w:r>
          </w:p>
        </w:tc>
        <w:tc>
          <w:tcPr>
            <w:tcW w:w="1699" w:type="dxa"/>
          </w:tcPr>
          <w:p w:rsidR="00693693" w:rsidRPr="00BD197F" w:rsidRDefault="00693693" w:rsidP="004B0073">
            <w:pPr>
              <w:pStyle w:val="rvps2"/>
            </w:pPr>
            <w:r>
              <w:rPr>
                <w:rStyle w:val="rvts25"/>
              </w:rPr>
              <w:t>ОПК-4</w:t>
            </w:r>
          </w:p>
        </w:tc>
        <w:tc>
          <w:tcPr>
            <w:tcW w:w="2351" w:type="dxa"/>
          </w:tcPr>
          <w:p w:rsidR="00693693" w:rsidRPr="00BD197F" w:rsidRDefault="00693693" w:rsidP="004B0073">
            <w:pPr>
              <w:pStyle w:val="rvps2"/>
            </w:pPr>
            <w:r w:rsidRPr="00BD197F">
              <w:rPr>
                <w:rStyle w:val="rvts25"/>
              </w:rPr>
              <w:t>Опрос,  выполненные практические задания</w:t>
            </w:r>
          </w:p>
          <w:p w:rsidR="00693693" w:rsidRPr="00BD197F" w:rsidRDefault="00693693" w:rsidP="004B0073">
            <w:pPr>
              <w:pStyle w:val="rvps2"/>
            </w:pPr>
          </w:p>
        </w:tc>
      </w:tr>
      <w:tr w:rsidR="00693693" w:rsidRPr="00BD197F" w:rsidTr="002313F5">
        <w:trPr>
          <w:jc w:val="center"/>
        </w:trPr>
        <w:tc>
          <w:tcPr>
            <w:tcW w:w="464" w:type="dxa"/>
          </w:tcPr>
          <w:p w:rsidR="00693693" w:rsidRPr="00BD197F" w:rsidRDefault="00693693" w:rsidP="004B0073">
            <w:pPr>
              <w:pStyle w:val="rvps3"/>
            </w:pPr>
            <w:r w:rsidRPr="00BD197F">
              <w:rPr>
                <w:rStyle w:val="rvts25"/>
              </w:rPr>
              <w:t>6.</w:t>
            </w:r>
          </w:p>
        </w:tc>
        <w:tc>
          <w:tcPr>
            <w:tcW w:w="1436" w:type="dxa"/>
          </w:tcPr>
          <w:p w:rsidR="00693693" w:rsidRPr="00BD197F" w:rsidRDefault="00693693" w:rsidP="004B0073">
            <w:pPr>
              <w:pStyle w:val="rvps2"/>
            </w:pPr>
            <w:r w:rsidRPr="00BD197F">
              <w:rPr>
                <w:rStyle w:val="rvts25"/>
              </w:rPr>
              <w:t>Издержки и прибыль, их роль в формировании цен</w:t>
            </w:r>
          </w:p>
          <w:p w:rsidR="00693693" w:rsidRPr="00BD197F" w:rsidRDefault="00693693" w:rsidP="004B0073">
            <w:pPr>
              <w:pStyle w:val="rvps2"/>
            </w:pPr>
          </w:p>
        </w:tc>
        <w:tc>
          <w:tcPr>
            <w:tcW w:w="3589" w:type="dxa"/>
          </w:tcPr>
          <w:p w:rsidR="00693693" w:rsidRPr="00BD197F" w:rsidRDefault="00693693" w:rsidP="004B0073">
            <w:pPr>
              <w:pStyle w:val="rvps2"/>
            </w:pPr>
            <w:r w:rsidRPr="00BD197F">
              <w:rPr>
                <w:rStyle w:val="rvts25"/>
              </w:rPr>
              <w:t>Тема: </w:t>
            </w:r>
            <w:r w:rsidRPr="00BD197F">
              <w:rPr>
                <w:rStyle w:val="rvts27"/>
                <w:bCs/>
              </w:rPr>
              <w:t xml:space="preserve"> Издержки и прибыль, их роль в формировании цен</w:t>
            </w:r>
          </w:p>
          <w:p w:rsidR="00693693" w:rsidRPr="00BD197F" w:rsidRDefault="00693693" w:rsidP="004B0073">
            <w:pPr>
              <w:pStyle w:val="rvps2"/>
            </w:pPr>
            <w:r w:rsidRPr="00BD197F">
              <w:rPr>
                <w:rStyle w:val="rvts26"/>
                <w:iCs/>
              </w:rPr>
              <w:t xml:space="preserve">Содержание занятия: </w:t>
            </w:r>
            <w:r w:rsidRPr="00BD197F">
              <w:rPr>
                <w:rStyle w:val="rvts25"/>
              </w:rPr>
              <w:t>решение задач, выполнение индивидуальных заданий</w:t>
            </w:r>
          </w:p>
          <w:p w:rsidR="00693693" w:rsidRPr="00BD197F" w:rsidRDefault="00693693" w:rsidP="004B0073">
            <w:pPr>
              <w:pStyle w:val="rvps2"/>
            </w:pPr>
            <w:r w:rsidRPr="00BD197F">
              <w:rPr>
                <w:rStyle w:val="rvts26"/>
                <w:iCs/>
              </w:rPr>
              <w:t>Вопросы для обсуждения</w:t>
            </w:r>
            <w:r w:rsidRPr="00BD197F">
              <w:rPr>
                <w:rStyle w:val="rvts27"/>
                <w:bCs/>
              </w:rPr>
              <w:t>:</w:t>
            </w:r>
          </w:p>
          <w:p w:rsidR="00693693" w:rsidRPr="00BD197F" w:rsidRDefault="00693693" w:rsidP="004B0073">
            <w:pPr>
              <w:pStyle w:val="rvps2"/>
            </w:pPr>
            <w:r w:rsidRPr="00BD197F">
              <w:rPr>
                <w:rStyle w:val="rvts25"/>
              </w:rPr>
              <w:t>1.Опишите взаимосвязь и взаимовлияние издержек и цены.</w:t>
            </w:r>
          </w:p>
          <w:p w:rsidR="00693693" w:rsidRPr="00BD197F" w:rsidRDefault="00693693" w:rsidP="004B0073">
            <w:pPr>
              <w:pStyle w:val="rvps2"/>
            </w:pPr>
            <w:r w:rsidRPr="00BD197F">
              <w:rPr>
                <w:rStyle w:val="rvts25"/>
              </w:rPr>
              <w:t>2.Каковы особенности формирования себестоимости в условиях рынка?</w:t>
            </w:r>
          </w:p>
          <w:p w:rsidR="00693693" w:rsidRPr="00BD197F" w:rsidRDefault="00693693" w:rsidP="004B0073">
            <w:pPr>
              <w:pStyle w:val="rvps2"/>
            </w:pPr>
            <w:r w:rsidRPr="00BD197F">
              <w:rPr>
                <w:rStyle w:val="rvts25"/>
              </w:rPr>
              <w:t xml:space="preserve">3.Опишите способы группировки затрат, включаемых в себестоимость. </w:t>
            </w:r>
          </w:p>
          <w:p w:rsidR="00693693" w:rsidRPr="00BD197F" w:rsidRDefault="00693693" w:rsidP="004B0073">
            <w:pPr>
              <w:pStyle w:val="rvps2"/>
            </w:pPr>
            <w:r w:rsidRPr="00BD197F">
              <w:rPr>
                <w:rStyle w:val="rvts25"/>
              </w:rPr>
              <w:t xml:space="preserve">4.Виды издержек для целей ценообразования. </w:t>
            </w:r>
          </w:p>
          <w:p w:rsidR="00693693" w:rsidRPr="00BD197F" w:rsidRDefault="00693693" w:rsidP="004B0073">
            <w:pPr>
              <w:pStyle w:val="rvps2"/>
            </w:pPr>
            <w:r w:rsidRPr="00BD197F">
              <w:rPr>
                <w:rStyle w:val="rvts25"/>
              </w:rPr>
              <w:t xml:space="preserve">5.Опишите методы калькулирования себестоимости. </w:t>
            </w:r>
          </w:p>
          <w:p w:rsidR="00693693" w:rsidRPr="00BD197F" w:rsidRDefault="00693693" w:rsidP="004B0073">
            <w:pPr>
              <w:pStyle w:val="rvps2"/>
            </w:pPr>
            <w:r w:rsidRPr="00BD197F">
              <w:rPr>
                <w:rStyle w:val="rvts25"/>
              </w:rPr>
              <w:t xml:space="preserve">6.Охарактеризуйте особенности формирования прибыли в условиях рынка. </w:t>
            </w:r>
          </w:p>
          <w:p w:rsidR="00693693" w:rsidRPr="00BD197F" w:rsidRDefault="00693693" w:rsidP="004B0073">
            <w:pPr>
              <w:pStyle w:val="rvps2"/>
            </w:pPr>
            <w:r w:rsidRPr="00BD197F">
              <w:rPr>
                <w:rStyle w:val="rvts25"/>
              </w:rPr>
              <w:t>7.Как рассчитываются показатели рентабельности предприятия (фирмы)?</w:t>
            </w:r>
          </w:p>
          <w:p w:rsidR="00693693" w:rsidRPr="00BD197F" w:rsidRDefault="00693693" w:rsidP="004B0073">
            <w:pPr>
              <w:pStyle w:val="rvps2"/>
            </w:pPr>
            <w:r w:rsidRPr="00BD197F">
              <w:rPr>
                <w:rStyle w:val="rvts28"/>
                <w:iCs/>
              </w:rPr>
              <w:t>Литература</w:t>
            </w:r>
            <w:r w:rsidRPr="00BD197F">
              <w:rPr>
                <w:rStyle w:val="rvts29"/>
              </w:rPr>
              <w:t xml:space="preserve">: </w:t>
            </w:r>
            <w:r w:rsidRPr="00BD197F">
              <w:rPr>
                <w:rStyle w:val="rvts25"/>
              </w:rPr>
              <w:t>1-6</w:t>
            </w:r>
          </w:p>
        </w:tc>
        <w:tc>
          <w:tcPr>
            <w:tcW w:w="1699" w:type="dxa"/>
          </w:tcPr>
          <w:p w:rsidR="00693693" w:rsidRPr="00BD197F" w:rsidRDefault="00693693" w:rsidP="004B0073">
            <w:pPr>
              <w:pStyle w:val="rvps2"/>
            </w:pPr>
            <w:r>
              <w:rPr>
                <w:rStyle w:val="rvts25"/>
              </w:rPr>
              <w:t>ОПК-4</w:t>
            </w:r>
          </w:p>
        </w:tc>
        <w:tc>
          <w:tcPr>
            <w:tcW w:w="2351" w:type="dxa"/>
          </w:tcPr>
          <w:p w:rsidR="00693693" w:rsidRPr="00BD197F" w:rsidRDefault="00693693" w:rsidP="004B0073">
            <w:pPr>
              <w:pStyle w:val="rvps2"/>
            </w:pPr>
            <w:r w:rsidRPr="00BD197F">
              <w:rPr>
                <w:rStyle w:val="rvts25"/>
              </w:rPr>
              <w:t>Опрос, </w:t>
            </w:r>
          </w:p>
          <w:p w:rsidR="00693693" w:rsidRPr="00BD197F" w:rsidRDefault="00693693" w:rsidP="004B0073">
            <w:pPr>
              <w:pStyle w:val="rvps2"/>
            </w:pPr>
            <w:r w:rsidRPr="00BD197F">
              <w:rPr>
                <w:rStyle w:val="rvts25"/>
              </w:rPr>
              <w:t> выполненные практические задания</w:t>
            </w:r>
          </w:p>
          <w:p w:rsidR="00693693" w:rsidRPr="00BD197F" w:rsidRDefault="00693693" w:rsidP="004B0073">
            <w:pPr>
              <w:pStyle w:val="rvps2"/>
            </w:pPr>
          </w:p>
        </w:tc>
      </w:tr>
      <w:tr w:rsidR="00693693" w:rsidRPr="00BD197F" w:rsidTr="002313F5">
        <w:trPr>
          <w:jc w:val="center"/>
        </w:trPr>
        <w:tc>
          <w:tcPr>
            <w:tcW w:w="464" w:type="dxa"/>
          </w:tcPr>
          <w:p w:rsidR="00693693" w:rsidRPr="00BD197F" w:rsidRDefault="00693693" w:rsidP="004B0073">
            <w:pPr>
              <w:pStyle w:val="rvps3"/>
            </w:pPr>
            <w:r w:rsidRPr="00BD197F">
              <w:rPr>
                <w:rStyle w:val="rvts25"/>
              </w:rPr>
              <w:t>7.</w:t>
            </w:r>
          </w:p>
        </w:tc>
        <w:tc>
          <w:tcPr>
            <w:tcW w:w="1436" w:type="dxa"/>
          </w:tcPr>
          <w:p w:rsidR="00693693" w:rsidRPr="00BD197F" w:rsidRDefault="00693693" w:rsidP="004B0073">
            <w:pPr>
              <w:pStyle w:val="rvps2"/>
            </w:pPr>
            <w:r w:rsidRPr="00BD197F">
              <w:rPr>
                <w:rStyle w:val="rvts25"/>
              </w:rPr>
              <w:t>Ценовая политика организации в условиях рынка</w:t>
            </w:r>
          </w:p>
          <w:p w:rsidR="00693693" w:rsidRPr="00BD197F" w:rsidRDefault="00693693" w:rsidP="004B0073">
            <w:pPr>
              <w:pStyle w:val="rvps2"/>
            </w:pPr>
          </w:p>
        </w:tc>
        <w:tc>
          <w:tcPr>
            <w:tcW w:w="3589" w:type="dxa"/>
          </w:tcPr>
          <w:p w:rsidR="00693693" w:rsidRPr="00BD197F" w:rsidRDefault="00693693" w:rsidP="004B0073">
            <w:pPr>
              <w:pStyle w:val="rvps2"/>
            </w:pPr>
            <w:r w:rsidRPr="00BD197F">
              <w:rPr>
                <w:rStyle w:val="rvts25"/>
              </w:rPr>
              <w:t>Тема: </w:t>
            </w:r>
            <w:r w:rsidRPr="00BD197F">
              <w:rPr>
                <w:rStyle w:val="rvts27"/>
                <w:bCs/>
              </w:rPr>
              <w:t>Ценовая политика организации в условиях рынка</w:t>
            </w:r>
          </w:p>
          <w:p w:rsidR="00693693" w:rsidRPr="00BD197F" w:rsidRDefault="00693693" w:rsidP="004B0073">
            <w:pPr>
              <w:pStyle w:val="rvps2"/>
            </w:pPr>
            <w:r w:rsidRPr="00BD197F">
              <w:rPr>
                <w:rStyle w:val="rvts26"/>
                <w:iCs/>
              </w:rPr>
              <w:t xml:space="preserve">Содержание занятия: </w:t>
            </w:r>
            <w:r w:rsidRPr="00BD197F">
              <w:rPr>
                <w:rStyle w:val="rvts25"/>
              </w:rPr>
              <w:t>выполнение индивидуальных заданий, решение задач.</w:t>
            </w:r>
          </w:p>
          <w:p w:rsidR="00693693" w:rsidRPr="00BD197F" w:rsidRDefault="00693693" w:rsidP="004B0073">
            <w:pPr>
              <w:pStyle w:val="rvps2"/>
            </w:pPr>
            <w:r w:rsidRPr="00BD197F">
              <w:rPr>
                <w:rStyle w:val="rvts26"/>
                <w:iCs/>
              </w:rPr>
              <w:t>Вопросы для обсуждения:</w:t>
            </w:r>
          </w:p>
          <w:p w:rsidR="00693693" w:rsidRPr="00BD197F" w:rsidRDefault="00693693" w:rsidP="004B0073">
            <w:pPr>
              <w:pStyle w:val="rvps2"/>
            </w:pPr>
            <w:r w:rsidRPr="00BD197F">
              <w:rPr>
                <w:rStyle w:val="rvts29"/>
              </w:rPr>
              <w:t>1.Ценовая политика как элемент общей стратегии фирмы.</w:t>
            </w:r>
          </w:p>
          <w:p w:rsidR="00693693" w:rsidRPr="00BD197F" w:rsidRDefault="00693693" w:rsidP="004B0073">
            <w:pPr>
              <w:pStyle w:val="rvps2"/>
            </w:pPr>
            <w:r w:rsidRPr="00BD197F">
              <w:rPr>
                <w:rStyle w:val="rvts29"/>
              </w:rPr>
              <w:t xml:space="preserve">2.Стратегические и тактические аспекты ценовой политики. </w:t>
            </w:r>
          </w:p>
          <w:p w:rsidR="00693693" w:rsidRPr="00BD197F" w:rsidRDefault="00693693" w:rsidP="004B0073">
            <w:pPr>
              <w:pStyle w:val="rvps2"/>
            </w:pPr>
            <w:r w:rsidRPr="00BD197F">
              <w:rPr>
                <w:rStyle w:val="rvts29"/>
              </w:rPr>
              <w:t>3.Опишите основные ценовые стратегии.</w:t>
            </w:r>
          </w:p>
          <w:p w:rsidR="00693693" w:rsidRPr="00BD197F" w:rsidRDefault="00693693" w:rsidP="004B0073">
            <w:pPr>
              <w:pStyle w:val="rvps2"/>
            </w:pPr>
            <w:r w:rsidRPr="00BD197F">
              <w:rPr>
                <w:rStyle w:val="rvts29"/>
              </w:rPr>
              <w:t>4.От чего зависит выбор ценовой стратегии?</w:t>
            </w:r>
          </w:p>
          <w:p w:rsidR="00693693" w:rsidRPr="00BD197F" w:rsidRDefault="00693693" w:rsidP="004B0073">
            <w:pPr>
              <w:pStyle w:val="rvps2"/>
            </w:pPr>
            <w:r w:rsidRPr="00BD197F">
              <w:rPr>
                <w:rStyle w:val="rvts29"/>
              </w:rPr>
              <w:t>5.Перечислите и кратко охарактеризуйте формы ценовой политики.</w:t>
            </w:r>
          </w:p>
          <w:p w:rsidR="00693693" w:rsidRPr="00BD197F" w:rsidRDefault="00693693" w:rsidP="004B0073">
            <w:pPr>
              <w:pStyle w:val="rvps2"/>
            </w:pPr>
            <w:r w:rsidRPr="00BD197F">
              <w:rPr>
                <w:rStyle w:val="rvts29"/>
              </w:rPr>
              <w:t xml:space="preserve">6.Стадии в «жизненном цикле» товара и цены. </w:t>
            </w:r>
          </w:p>
          <w:p w:rsidR="00693693" w:rsidRPr="00BD197F" w:rsidRDefault="00693693" w:rsidP="004B0073">
            <w:pPr>
              <w:pStyle w:val="rvps2"/>
            </w:pPr>
            <w:r w:rsidRPr="00BD197F">
              <w:rPr>
                <w:rStyle w:val="rvts29"/>
              </w:rPr>
              <w:t>7.Какие виды отклонений фирмы от ценовой политики Вы можете назвать?</w:t>
            </w:r>
          </w:p>
          <w:p w:rsidR="00693693" w:rsidRPr="00BD197F" w:rsidRDefault="00693693" w:rsidP="004B0073">
            <w:pPr>
              <w:pStyle w:val="rvps2"/>
            </w:pPr>
            <w:r w:rsidRPr="00BD197F">
              <w:rPr>
                <w:rStyle w:val="rvts26"/>
                <w:iCs/>
              </w:rPr>
              <w:t>Литература</w:t>
            </w:r>
            <w:r w:rsidRPr="00BD197F">
              <w:rPr>
                <w:rStyle w:val="rvts25"/>
              </w:rPr>
              <w:t>: 1-6</w:t>
            </w:r>
          </w:p>
        </w:tc>
        <w:tc>
          <w:tcPr>
            <w:tcW w:w="1699" w:type="dxa"/>
          </w:tcPr>
          <w:p w:rsidR="00693693" w:rsidRPr="00BD197F" w:rsidRDefault="00693693" w:rsidP="004B0073">
            <w:pPr>
              <w:pStyle w:val="rvps2"/>
            </w:pPr>
            <w:r>
              <w:rPr>
                <w:rStyle w:val="rvts25"/>
              </w:rPr>
              <w:t>ОПК-4</w:t>
            </w:r>
          </w:p>
        </w:tc>
        <w:tc>
          <w:tcPr>
            <w:tcW w:w="2351" w:type="dxa"/>
          </w:tcPr>
          <w:p w:rsidR="00693693" w:rsidRPr="00BD197F" w:rsidRDefault="00693693" w:rsidP="004B0073">
            <w:pPr>
              <w:pStyle w:val="rvps2"/>
            </w:pPr>
            <w:r w:rsidRPr="00BD197F">
              <w:rPr>
                <w:rStyle w:val="rvts25"/>
              </w:rPr>
              <w:t>Опрос,  </w:t>
            </w:r>
          </w:p>
          <w:p w:rsidR="00693693" w:rsidRPr="00BD197F" w:rsidRDefault="00693693" w:rsidP="004B0073">
            <w:pPr>
              <w:pStyle w:val="rvps2"/>
            </w:pPr>
            <w:r w:rsidRPr="00BD197F">
              <w:rPr>
                <w:rStyle w:val="rvts25"/>
              </w:rPr>
              <w:t>выполненные практические задания</w:t>
            </w:r>
          </w:p>
          <w:p w:rsidR="00693693" w:rsidRPr="00BD197F" w:rsidRDefault="00693693" w:rsidP="004B0073">
            <w:pPr>
              <w:pStyle w:val="rvps2"/>
            </w:pPr>
          </w:p>
        </w:tc>
      </w:tr>
      <w:tr w:rsidR="00693693" w:rsidRPr="00BD197F" w:rsidTr="002313F5">
        <w:trPr>
          <w:jc w:val="center"/>
        </w:trPr>
        <w:tc>
          <w:tcPr>
            <w:tcW w:w="464" w:type="dxa"/>
          </w:tcPr>
          <w:p w:rsidR="00693693" w:rsidRPr="00BD197F" w:rsidRDefault="00693693" w:rsidP="004B0073">
            <w:pPr>
              <w:pStyle w:val="rvps3"/>
            </w:pPr>
            <w:r w:rsidRPr="00BD197F">
              <w:rPr>
                <w:rStyle w:val="rvts33"/>
              </w:rPr>
              <w:t>8.</w:t>
            </w:r>
          </w:p>
        </w:tc>
        <w:tc>
          <w:tcPr>
            <w:tcW w:w="1436" w:type="dxa"/>
          </w:tcPr>
          <w:p w:rsidR="00693693" w:rsidRPr="00BD197F" w:rsidRDefault="00693693" w:rsidP="004B0073">
            <w:pPr>
              <w:pStyle w:val="rvps15"/>
            </w:pPr>
            <w:r w:rsidRPr="00BD197F">
              <w:rPr>
                <w:rStyle w:val="rvts25"/>
              </w:rPr>
              <w:t>Государственное регулирование цен в условиях рыночных отношений</w:t>
            </w:r>
          </w:p>
          <w:p w:rsidR="00693693" w:rsidRPr="00BD197F" w:rsidRDefault="00693693" w:rsidP="004B0073">
            <w:pPr>
              <w:pStyle w:val="rvps2"/>
            </w:pPr>
          </w:p>
        </w:tc>
        <w:tc>
          <w:tcPr>
            <w:tcW w:w="3589" w:type="dxa"/>
          </w:tcPr>
          <w:p w:rsidR="00693693" w:rsidRPr="00BD197F" w:rsidRDefault="00693693" w:rsidP="004B0073">
            <w:pPr>
              <w:pStyle w:val="rvps2"/>
            </w:pPr>
            <w:r w:rsidRPr="00BD197F">
              <w:rPr>
                <w:rStyle w:val="rvts25"/>
              </w:rPr>
              <w:t>Тема: </w:t>
            </w:r>
            <w:r w:rsidRPr="00BD197F">
              <w:rPr>
                <w:rStyle w:val="rvts27"/>
                <w:bCs/>
              </w:rPr>
              <w:t>Государственное регулирование цен в условиях рыночных отношений</w:t>
            </w:r>
          </w:p>
          <w:p w:rsidR="00693693" w:rsidRPr="00BD197F" w:rsidRDefault="00693693" w:rsidP="004B0073">
            <w:pPr>
              <w:pStyle w:val="rvps2"/>
            </w:pPr>
            <w:r w:rsidRPr="00BD197F">
              <w:rPr>
                <w:rStyle w:val="rvts26"/>
                <w:iCs/>
              </w:rPr>
              <w:t>Содержание:</w:t>
            </w:r>
            <w:r w:rsidRPr="00BD197F">
              <w:rPr>
                <w:rStyle w:val="rvts25"/>
              </w:rPr>
              <w:t xml:space="preserve"> методы государственного регулирования цен</w:t>
            </w:r>
          </w:p>
          <w:p w:rsidR="00693693" w:rsidRPr="00BD197F" w:rsidRDefault="00693693" w:rsidP="004B0073">
            <w:pPr>
              <w:pStyle w:val="rvps2"/>
            </w:pPr>
            <w:r w:rsidRPr="00BD197F">
              <w:rPr>
                <w:rStyle w:val="rvts26"/>
                <w:iCs/>
              </w:rPr>
              <w:t>Вопросы для обсуждения</w:t>
            </w:r>
            <w:r w:rsidRPr="00BD197F">
              <w:rPr>
                <w:rStyle w:val="rvts25"/>
              </w:rPr>
              <w:t>:</w:t>
            </w:r>
          </w:p>
          <w:p w:rsidR="00693693" w:rsidRPr="00BD197F" w:rsidRDefault="00693693" w:rsidP="004B0073">
            <w:pPr>
              <w:pStyle w:val="rvps2"/>
            </w:pPr>
            <w:r w:rsidRPr="00BD197F">
              <w:rPr>
                <w:rStyle w:val="rvts29"/>
              </w:rPr>
              <w:t>1.Методика анализа цеховых и общезаводских расходов в целом и по отдельным статьям затрат.</w:t>
            </w:r>
          </w:p>
          <w:p w:rsidR="00693693" w:rsidRPr="00BD197F" w:rsidRDefault="00693693" w:rsidP="004B0073">
            <w:pPr>
              <w:pStyle w:val="rvps2"/>
            </w:pPr>
            <w:r w:rsidRPr="00BD197F">
              <w:rPr>
                <w:rStyle w:val="rvts29"/>
              </w:rPr>
              <w:t>2.Оценка выполнения плана по коммерческим расходам.</w:t>
            </w:r>
          </w:p>
          <w:p w:rsidR="00693693" w:rsidRPr="00BD197F" w:rsidRDefault="00693693" w:rsidP="004B0073">
            <w:pPr>
              <w:pStyle w:val="rvps2"/>
            </w:pPr>
            <w:r w:rsidRPr="00BD197F">
              <w:rPr>
                <w:rStyle w:val="rvts29"/>
              </w:rPr>
              <w:t>3.Источники и методика определения резервов снижения себестоимости продукции.</w:t>
            </w:r>
          </w:p>
          <w:p w:rsidR="00693693" w:rsidRPr="00BD197F" w:rsidRDefault="00693693" w:rsidP="004B0073">
            <w:pPr>
              <w:pStyle w:val="rvps2"/>
            </w:pPr>
            <w:r w:rsidRPr="00BD197F">
              <w:rPr>
                <w:rStyle w:val="rvts29"/>
              </w:rPr>
              <w:t>4.Порядок подсчета резервов сокращения производственных и коммерческих расходов, увеличения выпуска продукции и суммы дополнительных затрат на их освоение.</w:t>
            </w:r>
          </w:p>
          <w:p w:rsidR="00693693" w:rsidRPr="00BD197F" w:rsidRDefault="00693693" w:rsidP="004B0073">
            <w:pPr>
              <w:pStyle w:val="rvps2"/>
            </w:pPr>
            <w:r w:rsidRPr="00BD197F">
              <w:rPr>
                <w:rStyle w:val="rvts26"/>
                <w:iCs/>
              </w:rPr>
              <w:t>Литература</w:t>
            </w:r>
            <w:r w:rsidRPr="00BD197F">
              <w:rPr>
                <w:rStyle w:val="rvts25"/>
              </w:rPr>
              <w:t>: 1-6</w:t>
            </w:r>
          </w:p>
        </w:tc>
        <w:tc>
          <w:tcPr>
            <w:tcW w:w="1699" w:type="dxa"/>
          </w:tcPr>
          <w:p w:rsidR="00693693" w:rsidRPr="00BD197F" w:rsidRDefault="00693693" w:rsidP="004B0073">
            <w:pPr>
              <w:pStyle w:val="rvps2"/>
            </w:pPr>
            <w:r>
              <w:rPr>
                <w:rStyle w:val="rvts25"/>
              </w:rPr>
              <w:t>ОПК-4</w:t>
            </w:r>
          </w:p>
        </w:tc>
        <w:tc>
          <w:tcPr>
            <w:tcW w:w="2351" w:type="dxa"/>
          </w:tcPr>
          <w:p w:rsidR="00693693" w:rsidRPr="00BD197F" w:rsidRDefault="00693693" w:rsidP="004B0073">
            <w:pPr>
              <w:pStyle w:val="rvps2"/>
            </w:pPr>
            <w:r w:rsidRPr="00BD197F">
              <w:rPr>
                <w:rStyle w:val="rvts25"/>
              </w:rPr>
              <w:t>Опрос, выполненные практические задания, тестирование</w:t>
            </w:r>
          </w:p>
          <w:p w:rsidR="00693693" w:rsidRPr="00BD197F" w:rsidRDefault="00693693" w:rsidP="004B0073">
            <w:pPr>
              <w:pStyle w:val="rvps2"/>
            </w:pPr>
          </w:p>
        </w:tc>
      </w:tr>
    </w:tbl>
    <w:p w:rsidR="00693693" w:rsidRPr="00BD197F" w:rsidRDefault="00693693" w:rsidP="00D63662">
      <w:pPr>
        <w:ind w:left="539"/>
      </w:pPr>
    </w:p>
    <w:p w:rsidR="00693693" w:rsidRPr="00BD197F" w:rsidRDefault="00693693" w:rsidP="004B53DE">
      <w:pPr>
        <w:pStyle w:val="Heading2"/>
        <w:numPr>
          <w:ilvl w:val="0"/>
          <w:numId w:val="1"/>
        </w:numPr>
        <w:tabs>
          <w:tab w:val="clear" w:pos="899"/>
          <w:tab w:val="num" w:pos="0"/>
          <w:tab w:val="left" w:pos="284"/>
        </w:tabs>
        <w:ind w:left="0" w:firstLine="0"/>
        <w:rPr>
          <w:rFonts w:ascii="Times New Roman" w:hAnsi="Times New Roman" w:cs="Times New Roman"/>
          <w:i w:val="0"/>
          <w:sz w:val="24"/>
          <w:szCs w:val="24"/>
        </w:rPr>
      </w:pPr>
      <w:bookmarkStart w:id="4" w:name="_Toc398033661"/>
      <w:r w:rsidRPr="00BD197F">
        <w:rPr>
          <w:rFonts w:ascii="Times New Roman" w:hAnsi="Times New Roman" w:cs="Times New Roman"/>
          <w:i w:val="0"/>
          <w:sz w:val="24"/>
          <w:szCs w:val="24"/>
        </w:rPr>
        <w:t>Образовательные технологии.</w:t>
      </w:r>
      <w:bookmarkEnd w:id="4"/>
    </w:p>
    <w:p w:rsidR="00693693" w:rsidRPr="00BD197F" w:rsidRDefault="00693693" w:rsidP="00D63662">
      <w:pPr>
        <w:widowControl w:val="0"/>
        <w:ind w:firstLine="708"/>
        <w:jc w:val="both"/>
      </w:pPr>
      <w:r w:rsidRPr="00BD197F">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9597" w:type="dxa"/>
        <w:jc w:val="center"/>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tblPr>
      <w:tblGrid>
        <w:gridCol w:w="5399"/>
        <w:gridCol w:w="1923"/>
        <w:gridCol w:w="2275"/>
      </w:tblGrid>
      <w:tr w:rsidR="00693693" w:rsidRPr="00BD197F" w:rsidTr="002313F5">
        <w:trPr>
          <w:jc w:val="center"/>
        </w:trPr>
        <w:tc>
          <w:tcPr>
            <w:tcW w:w="5399" w:type="dxa"/>
          </w:tcPr>
          <w:p w:rsidR="00693693" w:rsidRPr="00BD197F" w:rsidRDefault="00693693" w:rsidP="004B0073">
            <w:pPr>
              <w:jc w:val="center"/>
              <w:rPr>
                <w:b/>
                <w:bCs w:val="0"/>
              </w:rPr>
            </w:pPr>
            <w:r w:rsidRPr="00BD197F">
              <w:rPr>
                <w:b/>
                <w:bCs w:val="0"/>
              </w:rPr>
              <w:t>Методы / Формы</w:t>
            </w:r>
          </w:p>
          <w:p w:rsidR="00693693" w:rsidRPr="00BD197F" w:rsidRDefault="00693693" w:rsidP="004B0073">
            <w:pPr>
              <w:jc w:val="center"/>
              <w:rPr>
                <w:b/>
                <w:bCs w:val="0"/>
              </w:rPr>
            </w:pPr>
          </w:p>
        </w:tc>
        <w:tc>
          <w:tcPr>
            <w:tcW w:w="1923" w:type="dxa"/>
          </w:tcPr>
          <w:p w:rsidR="00693693" w:rsidRPr="00BD197F" w:rsidRDefault="00693693" w:rsidP="004B0073">
            <w:pPr>
              <w:jc w:val="center"/>
              <w:rPr>
                <w:b/>
                <w:bCs w:val="0"/>
              </w:rPr>
            </w:pPr>
            <w:r w:rsidRPr="00BD197F">
              <w:rPr>
                <w:b/>
                <w:bCs w:val="0"/>
              </w:rPr>
              <w:t>Лекции (Л)</w:t>
            </w:r>
          </w:p>
        </w:tc>
        <w:tc>
          <w:tcPr>
            <w:tcW w:w="2275" w:type="dxa"/>
          </w:tcPr>
          <w:p w:rsidR="00693693" w:rsidRPr="00BD197F" w:rsidRDefault="00693693" w:rsidP="004B0073">
            <w:pPr>
              <w:jc w:val="center"/>
              <w:rPr>
                <w:b/>
                <w:bCs w:val="0"/>
              </w:rPr>
            </w:pPr>
            <w:r w:rsidRPr="00BD197F">
              <w:rPr>
                <w:b/>
                <w:bCs w:val="0"/>
              </w:rPr>
              <w:t>Семинарские занятия (С)</w:t>
            </w:r>
          </w:p>
        </w:tc>
      </w:tr>
      <w:tr w:rsidR="00693693" w:rsidRPr="00BD197F" w:rsidTr="002313F5">
        <w:trPr>
          <w:jc w:val="center"/>
        </w:trPr>
        <w:tc>
          <w:tcPr>
            <w:tcW w:w="5399" w:type="dxa"/>
          </w:tcPr>
          <w:p w:rsidR="00693693" w:rsidRPr="00BD197F" w:rsidRDefault="00693693" w:rsidP="004B0073">
            <w:pPr>
              <w:jc w:val="both"/>
              <w:rPr>
                <w:bCs w:val="0"/>
              </w:rPr>
            </w:pPr>
            <w:r w:rsidRPr="00BD197F">
              <w:rPr>
                <w:bCs w:val="0"/>
              </w:rPr>
              <w:t>Диалого - дискуссионное обсуждение проблем</w:t>
            </w:r>
          </w:p>
        </w:tc>
        <w:tc>
          <w:tcPr>
            <w:tcW w:w="1923" w:type="dxa"/>
          </w:tcPr>
          <w:p w:rsidR="00693693" w:rsidRPr="00BD197F" w:rsidRDefault="00693693" w:rsidP="004B0073">
            <w:pPr>
              <w:jc w:val="both"/>
              <w:rPr>
                <w:bCs w:val="0"/>
              </w:rPr>
            </w:pPr>
            <w:r w:rsidRPr="00BD197F">
              <w:rPr>
                <w:bCs w:val="0"/>
              </w:rPr>
              <w:t>+</w:t>
            </w:r>
          </w:p>
        </w:tc>
        <w:tc>
          <w:tcPr>
            <w:tcW w:w="2275" w:type="dxa"/>
          </w:tcPr>
          <w:p w:rsidR="00693693" w:rsidRPr="00BD197F" w:rsidRDefault="00693693" w:rsidP="004B0073">
            <w:pPr>
              <w:jc w:val="both"/>
              <w:rPr>
                <w:bCs w:val="0"/>
              </w:rPr>
            </w:pPr>
            <w:r w:rsidRPr="00BD197F">
              <w:rPr>
                <w:bCs w:val="0"/>
              </w:rPr>
              <w:t>+</w:t>
            </w:r>
          </w:p>
        </w:tc>
      </w:tr>
      <w:tr w:rsidR="00693693" w:rsidRPr="00BD197F" w:rsidTr="002313F5">
        <w:trPr>
          <w:jc w:val="center"/>
        </w:trPr>
        <w:tc>
          <w:tcPr>
            <w:tcW w:w="5399" w:type="dxa"/>
          </w:tcPr>
          <w:p w:rsidR="00693693" w:rsidRPr="00BD197F" w:rsidRDefault="00693693" w:rsidP="004B0073">
            <w:pPr>
              <w:jc w:val="both"/>
              <w:rPr>
                <w:bCs w:val="0"/>
              </w:rPr>
            </w:pPr>
            <w:r w:rsidRPr="00BD197F">
              <w:rPr>
                <w:bCs w:val="0"/>
              </w:rPr>
              <w:t>Работа в команде</w:t>
            </w:r>
          </w:p>
        </w:tc>
        <w:tc>
          <w:tcPr>
            <w:tcW w:w="1923" w:type="dxa"/>
          </w:tcPr>
          <w:p w:rsidR="00693693" w:rsidRPr="00BD197F" w:rsidRDefault="00693693" w:rsidP="004B0073">
            <w:pPr>
              <w:jc w:val="both"/>
              <w:rPr>
                <w:bCs w:val="0"/>
              </w:rPr>
            </w:pPr>
          </w:p>
        </w:tc>
        <w:tc>
          <w:tcPr>
            <w:tcW w:w="2275" w:type="dxa"/>
          </w:tcPr>
          <w:p w:rsidR="00693693" w:rsidRPr="00BD197F" w:rsidRDefault="00693693" w:rsidP="004B0073">
            <w:pPr>
              <w:jc w:val="both"/>
              <w:rPr>
                <w:bCs w:val="0"/>
              </w:rPr>
            </w:pPr>
            <w:r w:rsidRPr="00BD197F">
              <w:rPr>
                <w:bCs w:val="0"/>
              </w:rPr>
              <w:t>+</w:t>
            </w:r>
          </w:p>
        </w:tc>
      </w:tr>
      <w:tr w:rsidR="00693693" w:rsidRPr="00BD197F" w:rsidTr="002313F5">
        <w:trPr>
          <w:jc w:val="center"/>
        </w:trPr>
        <w:tc>
          <w:tcPr>
            <w:tcW w:w="5399" w:type="dxa"/>
          </w:tcPr>
          <w:p w:rsidR="00693693" w:rsidRPr="00BD197F" w:rsidRDefault="00693693" w:rsidP="004B0073">
            <w:pPr>
              <w:jc w:val="both"/>
              <w:rPr>
                <w:bCs w:val="0"/>
              </w:rPr>
            </w:pPr>
            <w:r w:rsidRPr="00BD197F">
              <w:rPr>
                <w:bCs w:val="0"/>
              </w:rPr>
              <w:t>Решение ситуационных задач</w:t>
            </w:r>
          </w:p>
        </w:tc>
        <w:tc>
          <w:tcPr>
            <w:tcW w:w="1923" w:type="dxa"/>
          </w:tcPr>
          <w:p w:rsidR="00693693" w:rsidRPr="00BD197F" w:rsidRDefault="00693693" w:rsidP="004B0073">
            <w:pPr>
              <w:jc w:val="both"/>
              <w:rPr>
                <w:bCs w:val="0"/>
              </w:rPr>
            </w:pPr>
          </w:p>
        </w:tc>
        <w:tc>
          <w:tcPr>
            <w:tcW w:w="2275" w:type="dxa"/>
          </w:tcPr>
          <w:p w:rsidR="00693693" w:rsidRPr="00BD197F" w:rsidRDefault="00693693" w:rsidP="004B0073">
            <w:pPr>
              <w:jc w:val="both"/>
              <w:rPr>
                <w:bCs w:val="0"/>
              </w:rPr>
            </w:pPr>
            <w:r w:rsidRPr="00BD197F">
              <w:rPr>
                <w:bCs w:val="0"/>
              </w:rPr>
              <w:t>+</w:t>
            </w:r>
          </w:p>
        </w:tc>
      </w:tr>
      <w:tr w:rsidR="00693693" w:rsidRPr="00BD197F" w:rsidTr="002313F5">
        <w:trPr>
          <w:jc w:val="center"/>
        </w:trPr>
        <w:tc>
          <w:tcPr>
            <w:tcW w:w="5399" w:type="dxa"/>
          </w:tcPr>
          <w:p w:rsidR="00693693" w:rsidRPr="00BD197F" w:rsidRDefault="00693693" w:rsidP="004B0073">
            <w:pPr>
              <w:jc w:val="both"/>
              <w:rPr>
                <w:bCs w:val="0"/>
              </w:rPr>
            </w:pPr>
            <w:r w:rsidRPr="00BD197F">
              <w:rPr>
                <w:bCs w:val="0"/>
              </w:rPr>
              <w:t>Поисковый метод (поиск материалов для написания рефератов и эссе, подготовки докладов и сообщений, сбор материалов для выполнения практических заданий)</w:t>
            </w:r>
          </w:p>
        </w:tc>
        <w:tc>
          <w:tcPr>
            <w:tcW w:w="1923" w:type="dxa"/>
          </w:tcPr>
          <w:p w:rsidR="00693693" w:rsidRPr="00BD197F" w:rsidRDefault="00693693" w:rsidP="004B0073">
            <w:pPr>
              <w:jc w:val="both"/>
              <w:rPr>
                <w:bCs w:val="0"/>
              </w:rPr>
            </w:pPr>
          </w:p>
        </w:tc>
        <w:tc>
          <w:tcPr>
            <w:tcW w:w="2275" w:type="dxa"/>
          </w:tcPr>
          <w:p w:rsidR="00693693" w:rsidRPr="00BD197F" w:rsidRDefault="00693693" w:rsidP="004B0073">
            <w:pPr>
              <w:jc w:val="both"/>
              <w:rPr>
                <w:bCs w:val="0"/>
              </w:rPr>
            </w:pPr>
            <w:r w:rsidRPr="00BD197F">
              <w:rPr>
                <w:bCs w:val="0"/>
              </w:rPr>
              <w:t>+</w:t>
            </w:r>
          </w:p>
        </w:tc>
      </w:tr>
    </w:tbl>
    <w:p w:rsidR="00693693" w:rsidRPr="00BD197F" w:rsidRDefault="00693693" w:rsidP="002313F5">
      <w:pPr>
        <w:pStyle w:val="Heading2"/>
        <w:numPr>
          <w:ilvl w:val="0"/>
          <w:numId w:val="1"/>
        </w:numPr>
        <w:tabs>
          <w:tab w:val="clear" w:pos="899"/>
          <w:tab w:val="num" w:pos="0"/>
          <w:tab w:val="left" w:pos="284"/>
        </w:tabs>
        <w:ind w:left="0" w:firstLine="0"/>
        <w:rPr>
          <w:rFonts w:ascii="Times New Roman" w:hAnsi="Times New Roman" w:cs="Times New Roman"/>
          <w:i w:val="0"/>
          <w:sz w:val="24"/>
          <w:szCs w:val="24"/>
          <w:lang w:val="en-US"/>
        </w:rPr>
      </w:pPr>
      <w:r w:rsidRPr="00BD197F">
        <w:rPr>
          <w:rFonts w:ascii="Times New Roman" w:hAnsi="Times New Roman" w:cs="Times New Roman"/>
          <w:i w:val="0"/>
          <w:sz w:val="24"/>
          <w:szCs w:val="24"/>
        </w:rPr>
        <w:t>План  самостоятельной работы студентов</w:t>
      </w:r>
    </w:p>
    <w:tbl>
      <w:tblPr>
        <w:tblW w:w="952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tblPr>
      <w:tblGrid>
        <w:gridCol w:w="842"/>
        <w:gridCol w:w="4210"/>
        <w:gridCol w:w="1568"/>
        <w:gridCol w:w="2906"/>
      </w:tblGrid>
      <w:tr w:rsidR="00693693" w:rsidRPr="00BD197F" w:rsidTr="00C348DF">
        <w:trPr>
          <w:jc w:val="center"/>
        </w:trPr>
        <w:tc>
          <w:tcPr>
            <w:tcW w:w="886" w:type="dxa"/>
          </w:tcPr>
          <w:p w:rsidR="00693693" w:rsidRPr="00BD197F" w:rsidRDefault="00693693" w:rsidP="004B0073">
            <w:pPr>
              <w:pStyle w:val="rvps3"/>
              <w:rPr>
                <w:b/>
              </w:rPr>
            </w:pPr>
            <w:bookmarkStart w:id="5" w:name="_Toc398033663"/>
            <w:r w:rsidRPr="00BD197F">
              <w:rPr>
                <w:rStyle w:val="rvts42"/>
                <w:b/>
                <w:szCs w:val="22"/>
              </w:rPr>
              <w:t>№ п/п</w:t>
            </w:r>
          </w:p>
        </w:tc>
        <w:tc>
          <w:tcPr>
            <w:tcW w:w="4441" w:type="dxa"/>
          </w:tcPr>
          <w:p w:rsidR="00693693" w:rsidRPr="00BD197F" w:rsidRDefault="00693693" w:rsidP="004B0073">
            <w:pPr>
              <w:pStyle w:val="rvps3"/>
              <w:rPr>
                <w:b/>
              </w:rPr>
            </w:pPr>
            <w:r w:rsidRPr="00BD197F">
              <w:rPr>
                <w:rStyle w:val="rvts42"/>
                <w:b/>
                <w:szCs w:val="22"/>
              </w:rPr>
              <w:t>Содержание самостоятельной работы студентов</w:t>
            </w:r>
          </w:p>
        </w:tc>
        <w:tc>
          <w:tcPr>
            <w:tcW w:w="1138" w:type="dxa"/>
          </w:tcPr>
          <w:p w:rsidR="00693693" w:rsidRPr="00BD197F" w:rsidRDefault="00693693" w:rsidP="004B0073">
            <w:pPr>
              <w:pStyle w:val="rvps3"/>
              <w:rPr>
                <w:b/>
              </w:rPr>
            </w:pPr>
            <w:r w:rsidRPr="00BD197F">
              <w:rPr>
                <w:rStyle w:val="rvts42"/>
                <w:b/>
                <w:szCs w:val="22"/>
              </w:rPr>
              <w:t>Формируемые компетенции</w:t>
            </w:r>
          </w:p>
        </w:tc>
        <w:tc>
          <w:tcPr>
            <w:tcW w:w="3061" w:type="dxa"/>
          </w:tcPr>
          <w:p w:rsidR="00693693" w:rsidRPr="00BD197F" w:rsidRDefault="00693693" w:rsidP="004B0073">
            <w:pPr>
              <w:pStyle w:val="rvps3"/>
              <w:rPr>
                <w:b/>
              </w:rPr>
            </w:pPr>
            <w:r w:rsidRPr="00BD197F">
              <w:rPr>
                <w:rStyle w:val="rvts42"/>
                <w:b/>
                <w:szCs w:val="22"/>
              </w:rPr>
              <w:t>Форма отчетности студента</w:t>
            </w:r>
          </w:p>
        </w:tc>
      </w:tr>
      <w:tr w:rsidR="00693693" w:rsidRPr="00BD197F" w:rsidTr="00C348DF">
        <w:trPr>
          <w:jc w:val="center"/>
        </w:trPr>
        <w:tc>
          <w:tcPr>
            <w:tcW w:w="886" w:type="dxa"/>
          </w:tcPr>
          <w:p w:rsidR="00693693" w:rsidRPr="00BD197F" w:rsidRDefault="00693693" w:rsidP="004B0073">
            <w:pPr>
              <w:pStyle w:val="rvps3"/>
            </w:pPr>
            <w:r w:rsidRPr="00BD197F">
              <w:rPr>
                <w:rStyle w:val="rvts25"/>
              </w:rPr>
              <w:t>1</w:t>
            </w:r>
          </w:p>
        </w:tc>
        <w:tc>
          <w:tcPr>
            <w:tcW w:w="4441" w:type="dxa"/>
          </w:tcPr>
          <w:p w:rsidR="00693693" w:rsidRPr="00BD197F" w:rsidRDefault="00693693" w:rsidP="004B0073">
            <w:pPr>
              <w:pStyle w:val="rvps2"/>
            </w:pPr>
            <w:r w:rsidRPr="00BD197F">
              <w:rPr>
                <w:rStyle w:val="rvts25"/>
              </w:rPr>
              <w:t>Изучение литературы и нормативно правовых актов по теме.</w:t>
            </w:r>
          </w:p>
        </w:tc>
        <w:tc>
          <w:tcPr>
            <w:tcW w:w="1138" w:type="dxa"/>
          </w:tcPr>
          <w:p w:rsidR="00693693" w:rsidRPr="00BD197F" w:rsidRDefault="00693693" w:rsidP="004B0073">
            <w:pPr>
              <w:pStyle w:val="rvps2"/>
            </w:pPr>
            <w:r>
              <w:t>ОПК-4</w:t>
            </w:r>
          </w:p>
        </w:tc>
        <w:tc>
          <w:tcPr>
            <w:tcW w:w="3061" w:type="dxa"/>
          </w:tcPr>
          <w:p w:rsidR="00693693" w:rsidRPr="00BD197F" w:rsidRDefault="00693693" w:rsidP="004B0073">
            <w:pPr>
              <w:pStyle w:val="rvps2"/>
            </w:pPr>
            <w:r w:rsidRPr="00BD197F">
              <w:rPr>
                <w:rStyle w:val="rvts25"/>
              </w:rPr>
              <w:t>Дискуссия, подготовка докладов и сообщений</w:t>
            </w:r>
          </w:p>
        </w:tc>
      </w:tr>
      <w:tr w:rsidR="00693693" w:rsidRPr="00BD197F" w:rsidTr="00C348DF">
        <w:trPr>
          <w:jc w:val="center"/>
        </w:trPr>
        <w:tc>
          <w:tcPr>
            <w:tcW w:w="886" w:type="dxa"/>
          </w:tcPr>
          <w:p w:rsidR="00693693" w:rsidRPr="00BD197F" w:rsidRDefault="00693693" w:rsidP="004B0073">
            <w:pPr>
              <w:pStyle w:val="rvps3"/>
            </w:pPr>
            <w:r w:rsidRPr="00BD197F">
              <w:rPr>
                <w:rStyle w:val="rvts25"/>
              </w:rPr>
              <w:t>2</w:t>
            </w:r>
          </w:p>
        </w:tc>
        <w:tc>
          <w:tcPr>
            <w:tcW w:w="4441" w:type="dxa"/>
          </w:tcPr>
          <w:p w:rsidR="00693693" w:rsidRPr="00BD197F" w:rsidRDefault="00693693" w:rsidP="004B0073">
            <w:pPr>
              <w:pStyle w:val="rvps2"/>
            </w:pPr>
            <w:r w:rsidRPr="00BD197F">
              <w:rPr>
                <w:rStyle w:val="rvts25"/>
              </w:rPr>
              <w:t>Подготовка к семинарскому занятию</w:t>
            </w:r>
          </w:p>
        </w:tc>
        <w:tc>
          <w:tcPr>
            <w:tcW w:w="1138" w:type="dxa"/>
          </w:tcPr>
          <w:p w:rsidR="00693693" w:rsidRPr="00BD197F" w:rsidRDefault="00693693" w:rsidP="004B0073">
            <w:pPr>
              <w:pStyle w:val="rvps2"/>
            </w:pPr>
            <w:r>
              <w:t>ОПК-4</w:t>
            </w:r>
          </w:p>
        </w:tc>
        <w:tc>
          <w:tcPr>
            <w:tcW w:w="3061" w:type="dxa"/>
          </w:tcPr>
          <w:p w:rsidR="00693693" w:rsidRPr="00BD197F" w:rsidRDefault="00693693" w:rsidP="004B0073">
            <w:pPr>
              <w:pStyle w:val="rvps2"/>
            </w:pPr>
            <w:r w:rsidRPr="00BD197F">
              <w:rPr>
                <w:rStyle w:val="rvts25"/>
              </w:rPr>
              <w:t>Письменный опрос, подготовка докладов и сообщений</w:t>
            </w:r>
          </w:p>
        </w:tc>
      </w:tr>
      <w:tr w:rsidR="00693693" w:rsidRPr="00BD197F" w:rsidTr="00C348DF">
        <w:trPr>
          <w:jc w:val="center"/>
        </w:trPr>
        <w:tc>
          <w:tcPr>
            <w:tcW w:w="886" w:type="dxa"/>
          </w:tcPr>
          <w:p w:rsidR="00693693" w:rsidRPr="00BD197F" w:rsidRDefault="00693693" w:rsidP="004B0073">
            <w:pPr>
              <w:pStyle w:val="rvps3"/>
            </w:pPr>
            <w:r w:rsidRPr="00BD197F">
              <w:rPr>
                <w:rStyle w:val="rvts25"/>
              </w:rPr>
              <w:t>3</w:t>
            </w:r>
          </w:p>
        </w:tc>
        <w:tc>
          <w:tcPr>
            <w:tcW w:w="4441" w:type="dxa"/>
          </w:tcPr>
          <w:p w:rsidR="00693693" w:rsidRPr="00BD197F" w:rsidRDefault="00693693" w:rsidP="004B0073">
            <w:pPr>
              <w:pStyle w:val="rvps2"/>
            </w:pPr>
            <w:r w:rsidRPr="00BD197F">
              <w:rPr>
                <w:rStyle w:val="rvts25"/>
              </w:rPr>
              <w:t>Работа над лекционным материалом</w:t>
            </w:r>
          </w:p>
        </w:tc>
        <w:tc>
          <w:tcPr>
            <w:tcW w:w="1138" w:type="dxa"/>
          </w:tcPr>
          <w:p w:rsidR="00693693" w:rsidRPr="00BD197F" w:rsidRDefault="00693693" w:rsidP="004B0073">
            <w:pPr>
              <w:pStyle w:val="rvps2"/>
            </w:pPr>
            <w:r>
              <w:t>ОПК-4</w:t>
            </w:r>
          </w:p>
        </w:tc>
        <w:tc>
          <w:tcPr>
            <w:tcW w:w="3061" w:type="dxa"/>
          </w:tcPr>
          <w:p w:rsidR="00693693" w:rsidRPr="00BD197F" w:rsidRDefault="00693693" w:rsidP="004B0073">
            <w:pPr>
              <w:pStyle w:val="rvps3"/>
            </w:pPr>
            <w:r w:rsidRPr="00BD197F">
              <w:rPr>
                <w:rStyle w:val="rvts25"/>
              </w:rPr>
              <w:t>Конспект</w:t>
            </w:r>
          </w:p>
          <w:p w:rsidR="00693693" w:rsidRPr="00BD197F" w:rsidRDefault="00693693" w:rsidP="004B0073">
            <w:pPr>
              <w:pStyle w:val="rvps3"/>
            </w:pPr>
          </w:p>
        </w:tc>
      </w:tr>
      <w:tr w:rsidR="00693693" w:rsidRPr="00BD197F" w:rsidTr="00C348DF">
        <w:trPr>
          <w:jc w:val="center"/>
        </w:trPr>
        <w:tc>
          <w:tcPr>
            <w:tcW w:w="886" w:type="dxa"/>
          </w:tcPr>
          <w:p w:rsidR="00693693" w:rsidRPr="00BD197F" w:rsidRDefault="00693693" w:rsidP="004B0073">
            <w:pPr>
              <w:pStyle w:val="rvps3"/>
            </w:pPr>
            <w:r w:rsidRPr="00BD197F">
              <w:rPr>
                <w:rStyle w:val="rvts25"/>
              </w:rPr>
              <w:t>4</w:t>
            </w:r>
          </w:p>
        </w:tc>
        <w:tc>
          <w:tcPr>
            <w:tcW w:w="4441" w:type="dxa"/>
          </w:tcPr>
          <w:p w:rsidR="00693693" w:rsidRPr="00BD197F" w:rsidRDefault="00693693" w:rsidP="004B0073">
            <w:pPr>
              <w:pStyle w:val="rvps2"/>
            </w:pPr>
            <w:r w:rsidRPr="00BD197F">
              <w:rPr>
                <w:rStyle w:val="rvts25"/>
              </w:rPr>
              <w:t>Подготовка  реферата</w:t>
            </w:r>
          </w:p>
        </w:tc>
        <w:tc>
          <w:tcPr>
            <w:tcW w:w="1138" w:type="dxa"/>
          </w:tcPr>
          <w:p w:rsidR="00693693" w:rsidRPr="00BD197F" w:rsidRDefault="00693693" w:rsidP="004B0073">
            <w:pPr>
              <w:pStyle w:val="rvps2"/>
            </w:pPr>
            <w:r>
              <w:t>ОПК-4</w:t>
            </w:r>
          </w:p>
        </w:tc>
        <w:tc>
          <w:tcPr>
            <w:tcW w:w="3061" w:type="dxa"/>
          </w:tcPr>
          <w:p w:rsidR="00693693" w:rsidRPr="00BD197F" w:rsidRDefault="00693693" w:rsidP="004B0073">
            <w:pPr>
              <w:pStyle w:val="rvps3"/>
            </w:pPr>
            <w:r w:rsidRPr="00BD197F">
              <w:rPr>
                <w:rStyle w:val="rvts25"/>
              </w:rPr>
              <w:t>Текст реферата</w:t>
            </w:r>
          </w:p>
        </w:tc>
      </w:tr>
      <w:tr w:rsidR="00693693" w:rsidRPr="00BD197F" w:rsidTr="00C348DF">
        <w:trPr>
          <w:jc w:val="center"/>
        </w:trPr>
        <w:tc>
          <w:tcPr>
            <w:tcW w:w="886" w:type="dxa"/>
          </w:tcPr>
          <w:p w:rsidR="00693693" w:rsidRPr="00BD197F" w:rsidRDefault="00693693" w:rsidP="004B0073">
            <w:pPr>
              <w:pStyle w:val="rvps3"/>
            </w:pPr>
            <w:r w:rsidRPr="00BD197F">
              <w:rPr>
                <w:rStyle w:val="rvts25"/>
              </w:rPr>
              <w:t>5</w:t>
            </w:r>
          </w:p>
        </w:tc>
        <w:tc>
          <w:tcPr>
            <w:tcW w:w="4441" w:type="dxa"/>
          </w:tcPr>
          <w:p w:rsidR="00693693" w:rsidRPr="00BD197F" w:rsidRDefault="00693693" w:rsidP="004B0073">
            <w:pPr>
              <w:pStyle w:val="rvps2"/>
            </w:pPr>
            <w:r w:rsidRPr="00BD197F">
              <w:rPr>
                <w:rStyle w:val="rvts25"/>
              </w:rPr>
              <w:t>Подготовка к решению задач и выполнению практических заданий</w:t>
            </w:r>
          </w:p>
        </w:tc>
        <w:tc>
          <w:tcPr>
            <w:tcW w:w="1138" w:type="dxa"/>
          </w:tcPr>
          <w:p w:rsidR="00693693" w:rsidRPr="00BD197F" w:rsidRDefault="00693693" w:rsidP="004B0073">
            <w:pPr>
              <w:pStyle w:val="rvps2"/>
            </w:pPr>
            <w:r>
              <w:t>ОПК-4</w:t>
            </w:r>
          </w:p>
        </w:tc>
        <w:tc>
          <w:tcPr>
            <w:tcW w:w="3061" w:type="dxa"/>
          </w:tcPr>
          <w:p w:rsidR="00693693" w:rsidRPr="00BD197F" w:rsidRDefault="00693693" w:rsidP="004B0073">
            <w:pPr>
              <w:pStyle w:val="rvps3"/>
            </w:pPr>
            <w:r w:rsidRPr="00BD197F">
              <w:rPr>
                <w:rStyle w:val="rvts25"/>
              </w:rPr>
              <w:t>Решенные задачи</w:t>
            </w:r>
          </w:p>
        </w:tc>
      </w:tr>
      <w:tr w:rsidR="00693693" w:rsidRPr="00BD197F" w:rsidTr="00C348DF">
        <w:trPr>
          <w:jc w:val="center"/>
        </w:trPr>
        <w:tc>
          <w:tcPr>
            <w:tcW w:w="886" w:type="dxa"/>
          </w:tcPr>
          <w:p w:rsidR="00693693" w:rsidRPr="00BD197F" w:rsidRDefault="00693693" w:rsidP="004B0073">
            <w:pPr>
              <w:pStyle w:val="rvps3"/>
            </w:pPr>
            <w:r w:rsidRPr="00BD197F">
              <w:rPr>
                <w:rStyle w:val="rvts25"/>
              </w:rPr>
              <w:t>6</w:t>
            </w:r>
          </w:p>
        </w:tc>
        <w:tc>
          <w:tcPr>
            <w:tcW w:w="4441" w:type="dxa"/>
          </w:tcPr>
          <w:p w:rsidR="00693693" w:rsidRPr="00BD197F" w:rsidRDefault="00693693" w:rsidP="004B0073">
            <w:pPr>
              <w:pStyle w:val="rvps2"/>
            </w:pPr>
            <w:r w:rsidRPr="00BD197F">
              <w:rPr>
                <w:rStyle w:val="rvts25"/>
              </w:rPr>
              <w:t>Самотестирование</w:t>
            </w:r>
          </w:p>
        </w:tc>
        <w:tc>
          <w:tcPr>
            <w:tcW w:w="1138" w:type="dxa"/>
          </w:tcPr>
          <w:p w:rsidR="00693693" w:rsidRPr="00BD197F" w:rsidRDefault="00693693" w:rsidP="004B0073">
            <w:pPr>
              <w:pStyle w:val="rvps2"/>
            </w:pPr>
            <w:r>
              <w:t>ОПК-4</w:t>
            </w:r>
          </w:p>
        </w:tc>
        <w:tc>
          <w:tcPr>
            <w:tcW w:w="3061" w:type="dxa"/>
          </w:tcPr>
          <w:p w:rsidR="00693693" w:rsidRPr="00BD197F" w:rsidRDefault="00693693" w:rsidP="004B0073">
            <w:pPr>
              <w:pStyle w:val="rvps3"/>
            </w:pPr>
            <w:r w:rsidRPr="00BD197F">
              <w:rPr>
                <w:rStyle w:val="rvts25"/>
              </w:rPr>
              <w:t>Допуск к зачету</w:t>
            </w:r>
          </w:p>
        </w:tc>
      </w:tr>
    </w:tbl>
    <w:p w:rsidR="00693693" w:rsidRDefault="00693693" w:rsidP="002313F5">
      <w:pPr>
        <w:rPr>
          <w:b/>
        </w:rPr>
      </w:pPr>
    </w:p>
    <w:p w:rsidR="00693693" w:rsidRPr="00BD197F" w:rsidRDefault="00693693" w:rsidP="002313F5">
      <w:pPr>
        <w:rPr>
          <w:b/>
        </w:rPr>
      </w:pPr>
      <w:r w:rsidRPr="00BD197F">
        <w:rPr>
          <w:b/>
        </w:rPr>
        <w:t>9. Контроль знаний по дисциплине</w:t>
      </w:r>
    </w:p>
    <w:p w:rsidR="00693693" w:rsidRPr="00BD197F" w:rsidRDefault="00693693" w:rsidP="00D63662">
      <w:pPr>
        <w:ind w:firstLine="708"/>
        <w:jc w:val="both"/>
        <w:rPr>
          <w:b/>
        </w:rPr>
      </w:pPr>
      <w:r w:rsidRPr="00BD197F">
        <w:t>По дисциплине предусмотрен текущий и промежуточная аттестация.</w:t>
      </w:r>
    </w:p>
    <w:p w:rsidR="00693693" w:rsidRPr="00BD197F" w:rsidRDefault="00693693" w:rsidP="00D63662">
      <w:pPr>
        <w:ind w:firstLine="708"/>
        <w:jc w:val="both"/>
      </w:pPr>
      <w:r w:rsidRPr="00BD197F">
        <w:rPr>
          <w:b/>
          <w:i/>
        </w:rPr>
        <w:t>Текущий контроль</w:t>
      </w:r>
      <w:r w:rsidRPr="00BD197F">
        <w:t xml:space="preserve"> успеваемости студента </w:t>
      </w:r>
      <w:r w:rsidRPr="00BD197F">
        <w:rPr>
          <w:bCs w:val="0"/>
        </w:rPr>
        <w:t xml:space="preserve">– </w:t>
      </w:r>
      <w:r w:rsidRPr="00BD197F">
        <w:t>одна из составляющих оценки качества усвоения образовательных программ. Текущий контроль проводится в течение семестра (опросы, выполнение практических заданий и т.п.).</w:t>
      </w:r>
    </w:p>
    <w:p w:rsidR="00693693" w:rsidRPr="00BD197F" w:rsidRDefault="00693693" w:rsidP="00D63662">
      <w:pPr>
        <w:ind w:firstLine="708"/>
        <w:jc w:val="both"/>
        <w:rPr>
          <w:b/>
        </w:rPr>
      </w:pPr>
      <w:r w:rsidRPr="00BD197F">
        <w:rPr>
          <w:b/>
          <w:i/>
        </w:rPr>
        <w:t>Промежуточная аттестация</w:t>
      </w:r>
      <w:r w:rsidRPr="00BD197F">
        <w:t xml:space="preserve"> проводится по окончании изучения дисциплины в виде </w:t>
      </w:r>
      <w:r w:rsidRPr="00BD197F">
        <w:rPr>
          <w:b/>
          <w:i/>
        </w:rPr>
        <w:t>зачета</w:t>
      </w:r>
      <w:r w:rsidRPr="00BD197F">
        <w:t xml:space="preserve">. Вопросы к промежуточной аттестации сформулированы в </w:t>
      </w:r>
      <w:r w:rsidRPr="00BD197F">
        <w:rPr>
          <w:b/>
        </w:rPr>
        <w:t>Оценочных и методических материалах</w:t>
      </w:r>
    </w:p>
    <w:p w:rsidR="00693693" w:rsidRPr="00BD197F" w:rsidRDefault="00693693" w:rsidP="00D63662">
      <w:pPr>
        <w:ind w:firstLine="708"/>
        <w:jc w:val="both"/>
        <w:rPr>
          <w:b/>
        </w:rPr>
      </w:pPr>
    </w:p>
    <w:p w:rsidR="00693693" w:rsidRPr="00BD197F" w:rsidRDefault="00693693" w:rsidP="002313F5">
      <w:pPr>
        <w:pStyle w:val="Heading2"/>
        <w:spacing w:before="0" w:after="0"/>
        <w:rPr>
          <w:rFonts w:ascii="Times New Roman" w:hAnsi="Times New Roman" w:cs="Times New Roman"/>
          <w:i w:val="0"/>
          <w:sz w:val="24"/>
          <w:szCs w:val="24"/>
        </w:rPr>
      </w:pPr>
      <w:bookmarkStart w:id="6" w:name="_Toc398033664"/>
      <w:bookmarkEnd w:id="5"/>
      <w:r>
        <w:rPr>
          <w:rFonts w:ascii="Times New Roman" w:hAnsi="Times New Roman" w:cs="Times New Roman"/>
          <w:i w:val="0"/>
          <w:sz w:val="24"/>
          <w:szCs w:val="24"/>
        </w:rPr>
        <w:t xml:space="preserve">10. </w:t>
      </w:r>
      <w:r w:rsidRPr="00BD197F">
        <w:rPr>
          <w:rFonts w:ascii="Times New Roman" w:hAnsi="Times New Roman" w:cs="Times New Roman"/>
          <w:i w:val="0"/>
          <w:sz w:val="24"/>
          <w:szCs w:val="24"/>
        </w:rPr>
        <w:t>Учебно-методическое и информационное обеспечение дисциплины:</w:t>
      </w:r>
      <w:bookmarkStart w:id="7" w:name="l"/>
      <w:bookmarkEnd w:id="6"/>
      <w:bookmarkEnd w:id="7"/>
    </w:p>
    <w:p w:rsidR="00693693" w:rsidRPr="00BD197F" w:rsidRDefault="00693693" w:rsidP="00D63662">
      <w:pPr>
        <w:pStyle w:val="rvps2"/>
        <w:rPr>
          <w:rStyle w:val="rvts15"/>
          <w:bCs/>
        </w:rPr>
      </w:pPr>
      <w:r w:rsidRPr="00BD197F">
        <w:rPr>
          <w:rStyle w:val="rvts15"/>
          <w:bCs/>
        </w:rPr>
        <w:t>а) основная литература:</w:t>
      </w:r>
    </w:p>
    <w:p w:rsidR="00693693" w:rsidRPr="00BD197F" w:rsidRDefault="00693693" w:rsidP="00D63662">
      <w:pPr>
        <w:pStyle w:val="rvps2"/>
        <w:numPr>
          <w:ilvl w:val="0"/>
          <w:numId w:val="10"/>
        </w:numPr>
        <w:jc w:val="both"/>
        <w:rPr>
          <w:shd w:val="clear" w:color="auto" w:fill="FFFFFF"/>
        </w:rPr>
      </w:pPr>
      <w:r w:rsidRPr="00BD197F">
        <w:rPr>
          <w:bCs/>
          <w:shd w:val="clear" w:color="auto" w:fill="FFFFFF"/>
        </w:rPr>
        <w:t>Майоров И.Г.</w:t>
      </w:r>
      <w:r w:rsidRPr="00BD197F">
        <w:rPr>
          <w:shd w:val="clear" w:color="auto" w:fill="FFFFFF"/>
        </w:rPr>
        <w:t xml:space="preserve"> Практикум по ценообразованию </w:t>
      </w:r>
      <w:r w:rsidRPr="00BD197F">
        <w:t>[Электронный ресурс]:</w:t>
      </w:r>
      <w:r w:rsidRPr="00BD197F">
        <w:rPr>
          <w:shd w:val="clear" w:color="auto" w:fill="FFFFFF"/>
        </w:rPr>
        <w:t xml:space="preserve"> учебно-методическое пособие / Майоров И.Г. — М: Русайнс, 2018. — Режим доступа: </w:t>
      </w:r>
      <w:hyperlink r:id="rId5" w:history="1">
        <w:r w:rsidRPr="00BD197F">
          <w:rPr>
            <w:rStyle w:val="Hyperlink"/>
            <w:shd w:val="clear" w:color="auto" w:fill="FFFFFF"/>
          </w:rPr>
          <w:t>https://book.ru/book/931226</w:t>
        </w:r>
      </w:hyperlink>
    </w:p>
    <w:p w:rsidR="00693693" w:rsidRPr="00BD197F" w:rsidRDefault="00693693" w:rsidP="00D63662">
      <w:pPr>
        <w:pStyle w:val="rvps2"/>
        <w:numPr>
          <w:ilvl w:val="0"/>
          <w:numId w:val="10"/>
        </w:numPr>
        <w:jc w:val="both"/>
      </w:pPr>
      <w:r w:rsidRPr="00BD197F">
        <w:rPr>
          <w:bCs/>
          <w:shd w:val="clear" w:color="auto" w:fill="FFFFFF"/>
        </w:rPr>
        <w:t>Салимжанов И.К.</w:t>
      </w:r>
      <w:r w:rsidRPr="00BD197F">
        <w:rPr>
          <w:shd w:val="clear" w:color="auto" w:fill="FFFFFF"/>
        </w:rPr>
        <w:t> Ценообразование</w:t>
      </w:r>
      <w:r w:rsidRPr="00BD197F">
        <w:t>[Электронный ресурс]:</w:t>
      </w:r>
      <w:r w:rsidRPr="00BD197F">
        <w:rPr>
          <w:shd w:val="clear" w:color="auto" w:fill="FFFFFF"/>
        </w:rPr>
        <w:t xml:space="preserve">учебник / Салимжанов И.К. — М: КноРус, 2018.— Режим доступа: </w:t>
      </w:r>
      <w:hyperlink r:id="rId6" w:history="1">
        <w:r w:rsidRPr="00BD197F">
          <w:rPr>
            <w:rStyle w:val="Hyperlink"/>
            <w:shd w:val="clear" w:color="auto" w:fill="FFFFFF"/>
          </w:rPr>
          <w:t>https://book.ru/book/926563</w:t>
        </w:r>
      </w:hyperlink>
    </w:p>
    <w:p w:rsidR="00693693" w:rsidRPr="00BD197F" w:rsidRDefault="00693693" w:rsidP="00D63662">
      <w:pPr>
        <w:pStyle w:val="rvps2"/>
        <w:numPr>
          <w:ilvl w:val="0"/>
          <w:numId w:val="10"/>
        </w:numPr>
        <w:jc w:val="both"/>
        <w:rPr>
          <w:shd w:val="clear" w:color="auto" w:fill="FFFFFF"/>
        </w:rPr>
      </w:pPr>
      <w:r w:rsidRPr="00BD197F">
        <w:rPr>
          <w:bCs/>
          <w:shd w:val="clear" w:color="auto" w:fill="FFFFFF"/>
        </w:rPr>
        <w:t>Шаховская Л.С.</w:t>
      </w:r>
      <w:r w:rsidRPr="00BD197F">
        <w:rPr>
          <w:shd w:val="clear" w:color="auto" w:fill="FFFFFF"/>
        </w:rPr>
        <w:t xml:space="preserve"> Ценообразование </w:t>
      </w:r>
      <w:r w:rsidRPr="00BD197F">
        <w:t>[Электронный ресурс]</w:t>
      </w:r>
      <w:r w:rsidRPr="00BD197F">
        <w:rPr>
          <w:shd w:val="clear" w:color="auto" w:fill="FFFFFF"/>
        </w:rPr>
        <w:t xml:space="preserve">: учебное пособие / Шаховская Л.С., Чигиринская Н.В., Чигиринский Ю.Л. — М: КноРус, 2018. — Режим доступа: </w:t>
      </w:r>
      <w:hyperlink r:id="rId7" w:history="1">
        <w:r w:rsidRPr="00BD197F">
          <w:rPr>
            <w:rStyle w:val="Hyperlink"/>
          </w:rPr>
          <w:t>https://www.book.ru/book/926494</w:t>
        </w:r>
      </w:hyperlink>
    </w:p>
    <w:p w:rsidR="00693693" w:rsidRPr="00BD197F" w:rsidRDefault="00693693" w:rsidP="00D63662">
      <w:pPr>
        <w:pStyle w:val="rvps2"/>
        <w:rPr>
          <w:rStyle w:val="rvts15"/>
          <w:bCs/>
        </w:rPr>
      </w:pPr>
      <w:r w:rsidRPr="00BD197F">
        <w:rPr>
          <w:rStyle w:val="rvts15"/>
          <w:bCs/>
        </w:rPr>
        <w:t>б) дополнительная литература:</w:t>
      </w:r>
    </w:p>
    <w:p w:rsidR="00693693" w:rsidRDefault="00693693" w:rsidP="00D63662">
      <w:pPr>
        <w:pStyle w:val="rvps2"/>
        <w:numPr>
          <w:ilvl w:val="0"/>
          <w:numId w:val="10"/>
        </w:numPr>
        <w:jc w:val="both"/>
        <w:rPr>
          <w:shd w:val="clear" w:color="auto" w:fill="FFFFFF"/>
        </w:rPr>
      </w:pPr>
      <w:r w:rsidRPr="00BD197F">
        <w:t xml:space="preserve">Деева А.И. </w:t>
      </w:r>
      <w:r w:rsidRPr="00BD197F">
        <w:rPr>
          <w:bCs/>
          <w:shd w:val="clear" w:color="auto" w:fill="FFFFFF"/>
        </w:rPr>
        <w:t>Ценообразование</w:t>
      </w:r>
      <w:r>
        <w:rPr>
          <w:shd w:val="clear" w:color="auto" w:fill="FFFFFF"/>
        </w:rPr>
        <w:t>: учебное пособие. — Москва</w:t>
      </w:r>
      <w:r w:rsidRPr="00BD197F">
        <w:rPr>
          <w:shd w:val="clear" w:color="auto" w:fill="FFFFFF"/>
        </w:rPr>
        <w:t xml:space="preserve">: КноРус, 2010. — </w:t>
      </w:r>
      <w:r>
        <w:rPr>
          <w:shd w:val="clear" w:color="auto" w:fill="FFFFFF"/>
        </w:rPr>
        <w:t xml:space="preserve">Режим доступа: </w:t>
      </w:r>
      <w:hyperlink r:id="rId8" w:history="1">
        <w:r w:rsidRPr="00BD197F">
          <w:rPr>
            <w:rStyle w:val="Hyperlink"/>
            <w:shd w:val="clear" w:color="auto" w:fill="FFFFFF"/>
          </w:rPr>
          <w:t>https://www.book.ru/book/268735</w:t>
        </w:r>
      </w:hyperlink>
    </w:p>
    <w:p w:rsidR="00693693" w:rsidRPr="0007061C" w:rsidRDefault="00693693" w:rsidP="00D63662">
      <w:pPr>
        <w:pStyle w:val="rvps2"/>
        <w:numPr>
          <w:ilvl w:val="0"/>
          <w:numId w:val="10"/>
        </w:numPr>
        <w:jc w:val="both"/>
        <w:rPr>
          <w:shd w:val="clear" w:color="auto" w:fill="FFFFFF"/>
        </w:rPr>
      </w:pPr>
      <w:r w:rsidRPr="0007061C">
        <w:rPr>
          <w:bCs/>
          <w:iCs/>
          <w:shd w:val="clear" w:color="auto" w:fill="FFFFFF"/>
        </w:rPr>
        <w:t>Маховикова, Г. А. </w:t>
      </w:r>
      <w:r w:rsidRPr="0007061C">
        <w:rPr>
          <w:bCs/>
          <w:shd w:val="clear" w:color="auto" w:fill="FFFFFF"/>
        </w:rPr>
        <w:t> Ценообразование в торговом деле: учебник для бакалавров / Г. А. Маховикова, В. В. Лизовская. — Москва: Издательство Юрайт, 2017. — Режим доступа: </w:t>
      </w:r>
      <w:hyperlink r:id="rId9" w:tgtFrame="_blank" w:history="1">
        <w:r w:rsidRPr="0007061C">
          <w:rPr>
            <w:rStyle w:val="Hyperlink"/>
            <w:bCs/>
            <w:shd w:val="clear" w:color="auto" w:fill="FFFFFF"/>
          </w:rPr>
          <w:t>https://urait.ru/bcode/406862</w:t>
        </w:r>
      </w:hyperlink>
    </w:p>
    <w:p w:rsidR="00693693" w:rsidRPr="0007061C" w:rsidRDefault="00693693" w:rsidP="00D63662">
      <w:pPr>
        <w:pStyle w:val="rvps2"/>
        <w:numPr>
          <w:ilvl w:val="0"/>
          <w:numId w:val="10"/>
        </w:numPr>
        <w:jc w:val="both"/>
        <w:rPr>
          <w:shd w:val="clear" w:color="auto" w:fill="FFFFFF"/>
        </w:rPr>
      </w:pPr>
      <w:r w:rsidRPr="0007061C">
        <w:rPr>
          <w:bCs/>
          <w:shd w:val="clear" w:color="auto" w:fill="FFFFFF"/>
        </w:rPr>
        <w:t>Ценообразование: учебник и практикум для бакалавриата и магистратуры / Т. Г. Касьяненко [и др.]; под редакцией Т. Г. Касьяненко. — 7-е изд., перераб. и доп. — Москва : Издательство Юрайт, 2018. — Режим доступа: </w:t>
      </w:r>
      <w:hyperlink r:id="rId10" w:tgtFrame="_blank" w:history="1">
        <w:r w:rsidRPr="0007061C">
          <w:rPr>
            <w:rStyle w:val="Hyperlink"/>
            <w:bCs/>
            <w:shd w:val="clear" w:color="auto" w:fill="FFFFFF"/>
          </w:rPr>
          <w:t>https://urait.ru/bcode/412933</w:t>
        </w:r>
      </w:hyperlink>
    </w:p>
    <w:p w:rsidR="00693693" w:rsidRPr="00BD197F" w:rsidRDefault="00693693" w:rsidP="00D63662">
      <w:pPr>
        <w:pStyle w:val="rvps24"/>
        <w:rPr>
          <w:i/>
        </w:rPr>
      </w:pPr>
      <w:r w:rsidRPr="00BD197F">
        <w:rPr>
          <w:rStyle w:val="rvts46"/>
          <w:bCs/>
          <w:i w:val="0"/>
          <w:iCs/>
        </w:rPr>
        <w:t>в) периодические издания</w:t>
      </w:r>
    </w:p>
    <w:p w:rsidR="00693693" w:rsidRPr="00BD197F" w:rsidRDefault="00693693" w:rsidP="00D63662">
      <w:pPr>
        <w:pStyle w:val="rvps25"/>
        <w:numPr>
          <w:ilvl w:val="0"/>
          <w:numId w:val="11"/>
        </w:numPr>
        <w:tabs>
          <w:tab w:val="clear" w:pos="1428"/>
          <w:tab w:val="num" w:pos="709"/>
        </w:tabs>
        <w:ind w:hanging="1002"/>
      </w:pPr>
      <w:r w:rsidRPr="00BD197F">
        <w:rPr>
          <w:rStyle w:val="rvts47"/>
        </w:rPr>
        <w:t xml:space="preserve">Всероссийский ежемесячный журнал «Вопросы экономики»: </w:t>
      </w:r>
      <w:hyperlink r:id="rId11" w:history="1">
        <w:r w:rsidRPr="00BD197F">
          <w:rPr>
            <w:rStyle w:val="Hyperlink"/>
          </w:rPr>
          <w:t>http://www.vopreco.ru/</w:t>
        </w:r>
      </w:hyperlink>
    </w:p>
    <w:p w:rsidR="00693693" w:rsidRPr="00BD197F" w:rsidRDefault="00693693" w:rsidP="00D63662">
      <w:pPr>
        <w:pStyle w:val="rvps25"/>
        <w:numPr>
          <w:ilvl w:val="0"/>
          <w:numId w:val="11"/>
        </w:numPr>
        <w:tabs>
          <w:tab w:val="clear" w:pos="1428"/>
          <w:tab w:val="num" w:pos="709"/>
        </w:tabs>
        <w:ind w:hanging="1002"/>
      </w:pPr>
      <w:r w:rsidRPr="00BD197F">
        <w:rPr>
          <w:rStyle w:val="rvts47"/>
        </w:rPr>
        <w:t xml:space="preserve">Ежемесячный научно-практический журнал «Экономист»: </w:t>
      </w:r>
      <w:hyperlink r:id="rId12" w:history="1">
        <w:r w:rsidRPr="00BD197F">
          <w:rPr>
            <w:rStyle w:val="Hyperlink"/>
          </w:rPr>
          <w:t>http://www.economist.com.ru/</w:t>
        </w:r>
      </w:hyperlink>
      <w:r w:rsidRPr="00BD197F">
        <w:rPr>
          <w:rStyle w:val="rvts47"/>
        </w:rPr>
        <w:t xml:space="preserve">  </w:t>
      </w:r>
    </w:p>
    <w:p w:rsidR="00693693" w:rsidRPr="00BD197F" w:rsidRDefault="00693693" w:rsidP="00D63662">
      <w:pPr>
        <w:pStyle w:val="rvps25"/>
        <w:numPr>
          <w:ilvl w:val="0"/>
          <w:numId w:val="11"/>
        </w:numPr>
        <w:tabs>
          <w:tab w:val="clear" w:pos="1428"/>
          <w:tab w:val="num" w:pos="709"/>
        </w:tabs>
        <w:ind w:hanging="1002"/>
      </w:pPr>
      <w:r w:rsidRPr="00BD197F">
        <w:rPr>
          <w:rStyle w:val="rvts47"/>
        </w:rPr>
        <w:t xml:space="preserve">Российский Экономический интернет Журнал: </w:t>
      </w:r>
      <w:hyperlink r:id="rId13" w:history="1">
        <w:r w:rsidRPr="00BD197F">
          <w:rPr>
            <w:rStyle w:val="Hyperlink"/>
          </w:rPr>
          <w:t>http://www.e-rej.ru/</w:t>
        </w:r>
      </w:hyperlink>
      <w:r w:rsidRPr="00BD197F">
        <w:rPr>
          <w:rStyle w:val="rvts47"/>
        </w:rPr>
        <w:t xml:space="preserve">  </w:t>
      </w:r>
    </w:p>
    <w:p w:rsidR="00693693" w:rsidRPr="00BD197F" w:rsidRDefault="00693693" w:rsidP="00D63662">
      <w:pPr>
        <w:pStyle w:val="rvps25"/>
        <w:numPr>
          <w:ilvl w:val="0"/>
          <w:numId w:val="11"/>
        </w:numPr>
        <w:tabs>
          <w:tab w:val="clear" w:pos="1428"/>
          <w:tab w:val="num" w:pos="709"/>
        </w:tabs>
        <w:ind w:hanging="1002"/>
      </w:pPr>
      <w:r w:rsidRPr="00BD197F">
        <w:rPr>
          <w:rStyle w:val="rvts47"/>
        </w:rPr>
        <w:t xml:space="preserve">Издательский дом «Коммерсантъ»: </w:t>
      </w:r>
      <w:hyperlink r:id="rId14" w:history="1">
        <w:r w:rsidRPr="00BD197F">
          <w:rPr>
            <w:rStyle w:val="Hyperlink"/>
          </w:rPr>
          <w:t>http://www.kommersant.ru/</w:t>
        </w:r>
      </w:hyperlink>
      <w:r w:rsidRPr="00BD197F">
        <w:rPr>
          <w:rStyle w:val="rvts47"/>
        </w:rPr>
        <w:t xml:space="preserve">  </w:t>
      </w:r>
    </w:p>
    <w:p w:rsidR="00693693" w:rsidRPr="00BD197F" w:rsidRDefault="00693693" w:rsidP="00D63662">
      <w:pPr>
        <w:pStyle w:val="rvps26"/>
        <w:numPr>
          <w:ilvl w:val="0"/>
          <w:numId w:val="11"/>
        </w:numPr>
        <w:tabs>
          <w:tab w:val="clear" w:pos="1428"/>
          <w:tab w:val="num" w:pos="709"/>
        </w:tabs>
        <w:ind w:hanging="1002"/>
      </w:pPr>
      <w:r w:rsidRPr="00BD197F">
        <w:rPr>
          <w:rStyle w:val="rvts47"/>
        </w:rPr>
        <w:t xml:space="preserve">Аналитический деловой еженедельник: </w:t>
      </w:r>
      <w:hyperlink r:id="rId15" w:history="1">
        <w:r w:rsidRPr="00BD197F">
          <w:rPr>
            <w:rStyle w:val="Hyperlink"/>
          </w:rPr>
          <w:t>http://www.smoney.ru/</w:t>
        </w:r>
      </w:hyperlink>
      <w:r w:rsidRPr="00BD197F">
        <w:rPr>
          <w:rStyle w:val="rvts47"/>
        </w:rPr>
        <w:t xml:space="preserve"> - SmartMoney</w:t>
      </w:r>
    </w:p>
    <w:p w:rsidR="00693693" w:rsidRPr="00BD197F" w:rsidRDefault="00693693" w:rsidP="00D63662">
      <w:pPr>
        <w:pStyle w:val="Textbody"/>
        <w:spacing w:after="0"/>
        <w:rPr>
          <w:rFonts w:cs="Times New Roman"/>
          <w:b/>
          <w:lang w:val="en-US"/>
        </w:rPr>
      </w:pPr>
      <w:r w:rsidRPr="00BD197F">
        <w:rPr>
          <w:rFonts w:cs="Times New Roman"/>
          <w:b/>
        </w:rPr>
        <w:t>г</w:t>
      </w:r>
      <w:r w:rsidRPr="00BD197F">
        <w:rPr>
          <w:rFonts w:cs="Times New Roman"/>
          <w:b/>
          <w:lang w:val="en-US"/>
        </w:rPr>
        <w:t xml:space="preserve">) </w:t>
      </w:r>
      <w:r w:rsidRPr="00BD197F">
        <w:rPr>
          <w:rFonts w:cs="Times New Roman"/>
          <w:b/>
        </w:rPr>
        <w:t>лицензионноепрограммноеобеспечение</w:t>
      </w:r>
    </w:p>
    <w:p w:rsidR="00693693" w:rsidRPr="00BD197F" w:rsidRDefault="00693693" w:rsidP="00D63662">
      <w:pPr>
        <w:pStyle w:val="Textbody"/>
        <w:numPr>
          <w:ilvl w:val="0"/>
          <w:numId w:val="12"/>
        </w:numPr>
        <w:tabs>
          <w:tab w:val="left" w:pos="426"/>
        </w:tabs>
        <w:spacing w:after="0"/>
        <w:jc w:val="both"/>
        <w:rPr>
          <w:rFonts w:cs="Times New Roman"/>
          <w:u w:val="single"/>
          <w:lang w:val="en-US"/>
        </w:rPr>
      </w:pPr>
      <w:r w:rsidRPr="00BD197F">
        <w:rPr>
          <w:rFonts w:cs="Times New Roman"/>
          <w:lang w:val="en-US"/>
        </w:rPr>
        <w:t>Microsoft imaginPremium</w:t>
      </w:r>
    </w:p>
    <w:p w:rsidR="00693693" w:rsidRPr="00BD197F" w:rsidRDefault="00693693" w:rsidP="00D63662">
      <w:pPr>
        <w:pStyle w:val="Textbody"/>
        <w:numPr>
          <w:ilvl w:val="0"/>
          <w:numId w:val="12"/>
        </w:numPr>
        <w:tabs>
          <w:tab w:val="left" w:pos="426"/>
        </w:tabs>
        <w:spacing w:after="0"/>
        <w:jc w:val="both"/>
        <w:rPr>
          <w:rFonts w:cs="Times New Roman"/>
          <w:u w:val="single"/>
          <w:lang w:val="en-US"/>
        </w:rPr>
      </w:pPr>
      <w:r w:rsidRPr="00BD197F">
        <w:rPr>
          <w:rFonts w:cs="Times New Roman"/>
          <w:lang w:val="en-US"/>
        </w:rPr>
        <w:t>OfficeStandart 2010 Russian</w:t>
      </w:r>
    </w:p>
    <w:p w:rsidR="00693693" w:rsidRPr="00BD197F" w:rsidRDefault="00693693" w:rsidP="00D63662">
      <w:pPr>
        <w:pStyle w:val="Textbody"/>
        <w:numPr>
          <w:ilvl w:val="0"/>
          <w:numId w:val="12"/>
        </w:numPr>
        <w:tabs>
          <w:tab w:val="left" w:pos="426"/>
        </w:tabs>
        <w:spacing w:after="0"/>
        <w:jc w:val="both"/>
        <w:rPr>
          <w:rFonts w:cs="Times New Roman"/>
          <w:u w:val="single"/>
          <w:lang w:val="en-US"/>
        </w:rPr>
      </w:pPr>
      <w:r w:rsidRPr="00BD197F">
        <w:rPr>
          <w:rFonts w:cs="Times New Roman"/>
          <w:lang w:val="en-US"/>
        </w:rPr>
        <w:t xml:space="preserve">ProjectExpert 7, </w:t>
      </w:r>
      <w:r w:rsidRPr="00BD197F">
        <w:rPr>
          <w:rFonts w:cs="Times New Roman"/>
        </w:rPr>
        <w:t>версия</w:t>
      </w:r>
      <w:r w:rsidRPr="00BD197F">
        <w:rPr>
          <w:rFonts w:cs="Times New Roman"/>
          <w:lang w:val="en-US"/>
        </w:rPr>
        <w:t xml:space="preserve"> Tutorial</w:t>
      </w:r>
    </w:p>
    <w:p w:rsidR="00693693" w:rsidRPr="00BD197F" w:rsidRDefault="00693693" w:rsidP="00D63662">
      <w:pPr>
        <w:pStyle w:val="Textbody"/>
        <w:spacing w:after="0"/>
        <w:jc w:val="both"/>
        <w:rPr>
          <w:rFonts w:cs="Times New Roman"/>
          <w:b/>
        </w:rPr>
      </w:pPr>
      <w:r w:rsidRPr="00BD197F">
        <w:rPr>
          <w:rFonts w:cs="Times New Roman"/>
          <w:b/>
        </w:rPr>
        <w:t>д) современные профессиональные базы данных и информационные справочные системы</w:t>
      </w:r>
    </w:p>
    <w:p w:rsidR="00693693" w:rsidRPr="00DA1BD6" w:rsidRDefault="00693693" w:rsidP="00D63662">
      <w:pPr>
        <w:pStyle w:val="Textbody"/>
        <w:numPr>
          <w:ilvl w:val="0"/>
          <w:numId w:val="13"/>
        </w:numPr>
        <w:tabs>
          <w:tab w:val="left" w:pos="426"/>
        </w:tabs>
        <w:spacing w:after="0"/>
        <w:jc w:val="both"/>
        <w:rPr>
          <w:rStyle w:val="Hyperlink"/>
          <w:rFonts w:cs="Mangal"/>
          <w:color w:val="000000"/>
        </w:rPr>
      </w:pPr>
      <w:r w:rsidRPr="00DA1BD6">
        <w:rPr>
          <w:color w:val="000000"/>
        </w:rPr>
        <w:t xml:space="preserve">Официальный сайт СПбГУП: </w:t>
      </w:r>
      <w:hyperlink r:id="rId16" w:history="1">
        <w:r w:rsidRPr="00DA1BD6">
          <w:rPr>
            <w:rStyle w:val="Hyperlink"/>
            <w:rFonts w:cs="Mangal"/>
            <w:color w:val="000000"/>
          </w:rPr>
          <w:t>http://www.gup.ru/</w:t>
        </w:r>
      </w:hyperlink>
    </w:p>
    <w:p w:rsidR="00693693" w:rsidRPr="00DA1BD6" w:rsidRDefault="00693693" w:rsidP="00D63662">
      <w:pPr>
        <w:pStyle w:val="ListParagraph"/>
        <w:numPr>
          <w:ilvl w:val="0"/>
          <w:numId w:val="13"/>
        </w:numPr>
        <w:tabs>
          <w:tab w:val="left" w:pos="426"/>
        </w:tabs>
        <w:jc w:val="both"/>
        <w:rPr>
          <w:color w:val="000000"/>
        </w:rPr>
      </w:pPr>
      <w:r w:rsidRPr="00DA1BD6">
        <w:rPr>
          <w:color w:val="000000"/>
        </w:rPr>
        <w:t>Электрон</w:t>
      </w:r>
      <w:r>
        <w:rPr>
          <w:color w:val="000000"/>
        </w:rPr>
        <w:t>но-библиотечная система СПбГУП</w:t>
      </w:r>
      <w:hyperlink r:id="rId17" w:history="1">
        <w:r w:rsidRPr="001C664F">
          <w:rPr>
            <w:color w:val="000000"/>
            <w:u w:val="single"/>
          </w:rPr>
          <w:t>http://library.gup.ru</w:t>
        </w:r>
      </w:hyperlink>
    </w:p>
    <w:p w:rsidR="00693693" w:rsidRPr="001C664F" w:rsidRDefault="00693693" w:rsidP="00D63662">
      <w:pPr>
        <w:pStyle w:val="Textbody"/>
        <w:numPr>
          <w:ilvl w:val="0"/>
          <w:numId w:val="13"/>
        </w:numPr>
        <w:tabs>
          <w:tab w:val="left" w:pos="426"/>
        </w:tabs>
        <w:spacing w:after="0"/>
        <w:jc w:val="both"/>
        <w:rPr>
          <w:rFonts w:eastAsia="Times New Roman" w:cs="Times New Roman"/>
          <w:color w:val="000000"/>
          <w:kern w:val="0"/>
          <w:lang w:eastAsia="ar-SA" w:bidi="ar-SA"/>
        </w:rPr>
      </w:pPr>
      <w:r w:rsidRPr="001C664F">
        <w:rPr>
          <w:rFonts w:eastAsia="Times New Roman" w:cs="Times New Roman"/>
          <w:bCs/>
          <w:kern w:val="0"/>
          <w:lang w:eastAsia="ar-SA" w:bidi="ar-SA"/>
        </w:rPr>
        <w:t>Системы поддержки самостоятельной работы СПбГУП:</w:t>
      </w:r>
      <w:hyperlink r:id="rId18" w:history="1">
        <w:r w:rsidRPr="001C664F">
          <w:rPr>
            <w:rFonts w:eastAsia="Times New Roman" w:cs="Times New Roman"/>
            <w:kern w:val="0"/>
            <w:lang w:eastAsia="ar-SA" w:bidi="ar-SA"/>
          </w:rPr>
          <w:t>http://edu.gup.ru/</w:t>
        </w:r>
      </w:hyperlink>
    </w:p>
    <w:p w:rsidR="00693693" w:rsidRDefault="00693693" w:rsidP="00D63662">
      <w:pPr>
        <w:pStyle w:val="Textbody"/>
        <w:numPr>
          <w:ilvl w:val="0"/>
          <w:numId w:val="13"/>
        </w:numPr>
        <w:tabs>
          <w:tab w:val="left" w:pos="426"/>
        </w:tabs>
        <w:spacing w:after="0"/>
        <w:jc w:val="both"/>
        <w:textAlignment w:val="auto"/>
        <w:rPr>
          <w:rStyle w:val="Hyperlink"/>
          <w:rFonts w:cs="Mangal"/>
          <w:color w:val="000000"/>
        </w:rPr>
      </w:pPr>
      <w:r>
        <w:rPr>
          <w:color w:val="000000"/>
        </w:rPr>
        <w:t>Справочная правовая система «КонсультантПлюс» (версия ПРОФ), установленная в Университете</w:t>
      </w:r>
    </w:p>
    <w:p w:rsidR="00693693" w:rsidRPr="00DA1BD6" w:rsidRDefault="00693693" w:rsidP="00D63662">
      <w:pPr>
        <w:pStyle w:val="ListParagraph"/>
        <w:widowControl w:val="0"/>
        <w:numPr>
          <w:ilvl w:val="0"/>
          <w:numId w:val="13"/>
        </w:numPr>
        <w:tabs>
          <w:tab w:val="left" w:pos="426"/>
        </w:tabs>
        <w:suppressAutoHyphens w:val="0"/>
        <w:jc w:val="both"/>
        <w:rPr>
          <w:rStyle w:val="Hyperlink"/>
          <w:color w:val="000000"/>
        </w:rPr>
      </w:pPr>
      <w:r w:rsidRPr="00DA1BD6">
        <w:rPr>
          <w:color w:val="000000"/>
        </w:rPr>
        <w:t>Российское образование</w:t>
      </w:r>
      <w:r w:rsidRPr="00DA1BD6">
        <w:rPr>
          <w:color w:val="000000"/>
          <w:lang w:val="en-US"/>
        </w:rPr>
        <w:t>  </w:t>
      </w:r>
      <w:hyperlink r:id="rId19" w:tgtFrame="_blank" w:history="1">
        <w:r w:rsidRPr="00DA1BD6">
          <w:rPr>
            <w:rStyle w:val="Hyperlink"/>
            <w:color w:val="000000"/>
            <w:lang w:val="en-US"/>
          </w:rPr>
          <w:t>http</w:t>
        </w:r>
        <w:r w:rsidRPr="00DA1BD6">
          <w:rPr>
            <w:rStyle w:val="Hyperlink"/>
            <w:color w:val="000000"/>
          </w:rPr>
          <w:t>://</w:t>
        </w:r>
        <w:r w:rsidRPr="00DA1BD6">
          <w:rPr>
            <w:rStyle w:val="Hyperlink"/>
            <w:color w:val="000000"/>
            <w:lang w:val="en-US"/>
          </w:rPr>
          <w:t>www</w:t>
        </w:r>
        <w:r w:rsidRPr="00DA1BD6">
          <w:rPr>
            <w:rStyle w:val="Hyperlink"/>
            <w:color w:val="000000"/>
          </w:rPr>
          <w:t>.</w:t>
        </w:r>
        <w:r w:rsidRPr="00DA1BD6">
          <w:rPr>
            <w:rStyle w:val="Hyperlink"/>
            <w:color w:val="000000"/>
            <w:lang w:val="en-US"/>
          </w:rPr>
          <w:t>edu</w:t>
        </w:r>
        <w:r w:rsidRPr="00DA1BD6">
          <w:rPr>
            <w:rStyle w:val="Hyperlink"/>
            <w:color w:val="000000"/>
          </w:rPr>
          <w:t>.</w:t>
        </w:r>
        <w:r w:rsidRPr="00DA1BD6">
          <w:rPr>
            <w:rStyle w:val="Hyperlink"/>
            <w:color w:val="000000"/>
            <w:lang w:val="en-US"/>
          </w:rPr>
          <w:t>ru</w:t>
        </w:r>
        <w:r w:rsidRPr="00DA1BD6">
          <w:rPr>
            <w:rStyle w:val="Hyperlink"/>
            <w:color w:val="000000"/>
          </w:rPr>
          <w:t>/</w:t>
        </w:r>
      </w:hyperlink>
    </w:p>
    <w:p w:rsidR="00693693" w:rsidRPr="00DA1BD6" w:rsidRDefault="00693693" w:rsidP="00D63662">
      <w:pPr>
        <w:pStyle w:val="Textbody"/>
        <w:numPr>
          <w:ilvl w:val="0"/>
          <w:numId w:val="13"/>
        </w:numPr>
        <w:tabs>
          <w:tab w:val="left" w:pos="426"/>
        </w:tabs>
        <w:spacing w:after="0"/>
        <w:jc w:val="both"/>
        <w:rPr>
          <w:rStyle w:val="Hyperlink"/>
          <w:rFonts w:cs="Mangal"/>
          <w:color w:val="000000"/>
        </w:rPr>
      </w:pPr>
      <w:r w:rsidRPr="00DA1BD6">
        <w:rPr>
          <w:color w:val="000000"/>
        </w:rPr>
        <w:t>Единое окно доступа к образовательным ресурсам  </w:t>
      </w:r>
      <w:hyperlink r:id="rId20" w:tgtFrame="_blank" w:history="1">
        <w:r w:rsidRPr="00DA1BD6">
          <w:rPr>
            <w:rStyle w:val="Hyperlink"/>
            <w:rFonts w:cs="Mangal"/>
            <w:color w:val="000000"/>
          </w:rPr>
          <w:t>http://window.edu.ru/</w:t>
        </w:r>
      </w:hyperlink>
    </w:p>
    <w:p w:rsidR="00693693" w:rsidRPr="00DA1BD6" w:rsidRDefault="00693693" w:rsidP="00D63662">
      <w:pPr>
        <w:pStyle w:val="Textbody"/>
        <w:numPr>
          <w:ilvl w:val="0"/>
          <w:numId w:val="13"/>
        </w:numPr>
        <w:tabs>
          <w:tab w:val="left" w:pos="426"/>
        </w:tabs>
        <w:spacing w:after="0"/>
        <w:jc w:val="both"/>
        <w:rPr>
          <w:rFonts w:eastAsia="Times New Roman" w:cs="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21" w:history="1">
        <w:r w:rsidRPr="00DA1BD6">
          <w:rPr>
            <w:rStyle w:val="Hyperlink"/>
            <w:color w:val="000000"/>
            <w:lang w:val="en-US" w:eastAsia="ar-SA" w:bidi="ar-SA"/>
          </w:rPr>
          <w:t>http</w:t>
        </w:r>
        <w:r w:rsidRPr="00DA1BD6">
          <w:rPr>
            <w:rStyle w:val="Hyperlink"/>
            <w:color w:val="000000"/>
            <w:lang w:eastAsia="ar-SA" w:bidi="ar-SA"/>
          </w:rPr>
          <w:t>://</w:t>
        </w:r>
        <w:r w:rsidRPr="00DA1BD6">
          <w:rPr>
            <w:rStyle w:val="Hyperlink"/>
            <w:color w:val="000000"/>
            <w:lang w:val="en-US" w:eastAsia="ar-SA" w:bidi="ar-SA"/>
          </w:rPr>
          <w:t>e</w:t>
        </w:r>
        <w:r w:rsidRPr="00DA1BD6">
          <w:rPr>
            <w:rStyle w:val="Hyperlink"/>
            <w:color w:val="000000"/>
            <w:lang w:eastAsia="ar-SA" w:bidi="ar-SA"/>
          </w:rPr>
          <w:t>.</w:t>
        </w:r>
        <w:r w:rsidRPr="00DA1BD6">
          <w:rPr>
            <w:rStyle w:val="Hyperlink"/>
            <w:color w:val="000000"/>
            <w:lang w:val="en-US" w:eastAsia="ar-SA" w:bidi="ar-SA"/>
          </w:rPr>
          <w:t>lanbook</w:t>
        </w:r>
        <w:r w:rsidRPr="00DA1BD6">
          <w:rPr>
            <w:rStyle w:val="Hyperlink"/>
            <w:color w:val="000000"/>
            <w:lang w:eastAsia="ar-SA" w:bidi="ar-SA"/>
          </w:rPr>
          <w:t>.</w:t>
        </w:r>
        <w:r w:rsidRPr="00DA1BD6">
          <w:rPr>
            <w:rStyle w:val="Hyperlink"/>
            <w:color w:val="000000"/>
            <w:lang w:val="en-US" w:eastAsia="ar-SA" w:bidi="ar-SA"/>
          </w:rPr>
          <w:t>com</w:t>
        </w:r>
        <w:r w:rsidRPr="00DA1BD6">
          <w:rPr>
            <w:rStyle w:val="Hyperlink"/>
            <w:color w:val="000000"/>
            <w:lang w:eastAsia="ar-SA" w:bidi="ar-SA"/>
          </w:rPr>
          <w:t>/</w:t>
        </w:r>
      </w:hyperlink>
    </w:p>
    <w:p w:rsidR="00693693" w:rsidRPr="00BD197F" w:rsidRDefault="00693693" w:rsidP="002313F5">
      <w:pPr>
        <w:pStyle w:val="Heading2"/>
        <w:tabs>
          <w:tab w:val="left" w:pos="0"/>
        </w:tabs>
        <w:rPr>
          <w:rFonts w:ascii="Times New Roman" w:hAnsi="Times New Roman" w:cs="Times New Roman"/>
          <w:i w:val="0"/>
          <w:sz w:val="24"/>
          <w:szCs w:val="24"/>
        </w:rPr>
      </w:pPr>
      <w:r w:rsidRPr="00BD197F">
        <w:rPr>
          <w:rFonts w:ascii="Times New Roman" w:hAnsi="Times New Roman" w:cs="Times New Roman"/>
          <w:i w:val="0"/>
          <w:sz w:val="24"/>
          <w:szCs w:val="24"/>
        </w:rPr>
        <w:t>11. Материально-техническое обеспечение дисциплины</w:t>
      </w:r>
    </w:p>
    <w:p w:rsidR="00693693" w:rsidRPr="00BD197F" w:rsidRDefault="00693693" w:rsidP="002313F5">
      <w:pPr>
        <w:ind w:firstLine="709"/>
        <w:jc w:val="both"/>
      </w:pPr>
      <w:r w:rsidRPr="00BD197F">
        <w:t>Аудиторный фонд, проекционная аппаратура, позволяющая проводить на лекциях и семинарах презентации, использовать наглядные, иллюстрированные материалы, фонды Научной библиотеки СПбГУП</w:t>
      </w:r>
    </w:p>
    <w:p w:rsidR="00693693" w:rsidRPr="00BD197F" w:rsidRDefault="00693693" w:rsidP="002313F5">
      <w:pPr>
        <w:tabs>
          <w:tab w:val="left" w:pos="851"/>
        </w:tabs>
        <w:ind w:firstLine="709"/>
        <w:jc w:val="both"/>
      </w:pPr>
      <w:r w:rsidRPr="00BD197F">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693693" w:rsidRDefault="00693693" w:rsidP="00747F1C">
      <w:pPr>
        <w:ind w:firstLine="709"/>
        <w:jc w:val="center"/>
        <w:rPr>
          <w:b/>
        </w:rPr>
      </w:pPr>
      <w:bookmarkStart w:id="8" w:name="_Toc400033000"/>
      <w:bookmarkStart w:id="9" w:name="_Toc398033666"/>
      <w:r>
        <w:rPr>
          <w:b/>
        </w:rPr>
        <w:br w:type="page"/>
      </w:r>
    </w:p>
    <w:p w:rsidR="00693693" w:rsidRPr="00BD197F" w:rsidRDefault="00693693" w:rsidP="00D63662">
      <w:pPr>
        <w:jc w:val="center"/>
        <w:rPr>
          <w:b/>
        </w:rPr>
      </w:pPr>
      <w:r w:rsidRPr="00BD197F">
        <w:rPr>
          <w:b/>
        </w:rPr>
        <w:t xml:space="preserve">УЧЕБНО-МЕТОДИЧЕСКОЕ ОБЕСПЕЧЕНИЕ САМОСТОЯТЕЛЬНОЙ РАБОТЫ </w:t>
      </w:r>
      <w:bookmarkEnd w:id="8"/>
      <w:r w:rsidRPr="00BD197F">
        <w:rPr>
          <w:b/>
        </w:rPr>
        <w:t xml:space="preserve"> СТУДЕНТОВ</w:t>
      </w:r>
    </w:p>
    <w:p w:rsidR="00693693" w:rsidRPr="00BD197F" w:rsidRDefault="00693693" w:rsidP="00D63662">
      <w:pPr>
        <w:jc w:val="center"/>
      </w:pPr>
    </w:p>
    <w:p w:rsidR="00693693" w:rsidRPr="00BD197F" w:rsidRDefault="00693693" w:rsidP="00747F1C">
      <w:pPr>
        <w:pStyle w:val="Heading1"/>
        <w:numPr>
          <w:ilvl w:val="1"/>
          <w:numId w:val="2"/>
        </w:numPr>
        <w:tabs>
          <w:tab w:val="clear" w:pos="1739"/>
          <w:tab w:val="left" w:pos="567"/>
        </w:tabs>
        <w:suppressAutoHyphens/>
        <w:spacing w:before="0" w:after="0"/>
        <w:ind w:left="0" w:firstLine="0"/>
        <w:jc w:val="center"/>
        <w:rPr>
          <w:rFonts w:ascii="Times New Roman" w:hAnsi="Times New Roman" w:cs="Times New Roman"/>
          <w:sz w:val="24"/>
          <w:szCs w:val="24"/>
        </w:rPr>
      </w:pPr>
      <w:r w:rsidRPr="00BD197F">
        <w:rPr>
          <w:rFonts w:ascii="Times New Roman" w:hAnsi="Times New Roman" w:cs="Times New Roman"/>
          <w:sz w:val="24"/>
          <w:szCs w:val="24"/>
        </w:rPr>
        <w:t xml:space="preserve">Методические рекомендации по организации самостоятельной работы </w:t>
      </w:r>
      <w:bookmarkEnd w:id="9"/>
      <w:r w:rsidRPr="00BD197F">
        <w:rPr>
          <w:rFonts w:ascii="Times New Roman" w:hAnsi="Times New Roman" w:cs="Times New Roman"/>
          <w:sz w:val="24"/>
          <w:szCs w:val="24"/>
        </w:rPr>
        <w:t>студентов</w:t>
      </w:r>
    </w:p>
    <w:p w:rsidR="00693693" w:rsidRPr="00BD197F" w:rsidRDefault="00693693" w:rsidP="00077985">
      <w:pPr>
        <w:pStyle w:val="rvps6"/>
        <w:tabs>
          <w:tab w:val="left" w:pos="993"/>
        </w:tabs>
        <w:ind w:firstLine="709"/>
        <w:textAlignment w:val="baseline"/>
        <w:rPr>
          <w:color w:val="000000"/>
        </w:rPr>
      </w:pPr>
      <w:r w:rsidRPr="00BD197F">
        <w:rPr>
          <w:rStyle w:val="rvts11"/>
          <w:bdr w:val="none" w:sz="0" w:space="0" w:color="auto" w:frame="1"/>
        </w:rPr>
        <w:t>Важнейшим методическим приемом в учебном процессе является самостоятельная работа студента. В современных условиях дидактическое значение самостоятельной подготовки существенно возрастает, а ее цели состоят в том, чтобы:</w:t>
      </w:r>
    </w:p>
    <w:p w:rsidR="00693693" w:rsidRPr="00BD197F" w:rsidRDefault="00693693" w:rsidP="00077985">
      <w:pPr>
        <w:numPr>
          <w:ilvl w:val="0"/>
          <w:numId w:val="7"/>
        </w:numPr>
        <w:tabs>
          <w:tab w:val="left" w:pos="993"/>
        </w:tabs>
        <w:ind w:left="0" w:firstLine="709"/>
        <w:jc w:val="both"/>
        <w:textAlignment w:val="baseline"/>
        <w:rPr>
          <w:color w:val="000000"/>
        </w:rPr>
      </w:pPr>
      <w:r w:rsidRPr="00BD197F">
        <w:rPr>
          <w:rStyle w:val="rvts44"/>
          <w:bdr w:val="none" w:sz="0" w:space="0" w:color="auto" w:frame="1"/>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693693" w:rsidRPr="00BD197F" w:rsidRDefault="00693693" w:rsidP="00077985">
      <w:pPr>
        <w:numPr>
          <w:ilvl w:val="0"/>
          <w:numId w:val="7"/>
        </w:numPr>
        <w:tabs>
          <w:tab w:val="left" w:pos="993"/>
        </w:tabs>
        <w:ind w:left="0" w:firstLine="709"/>
        <w:jc w:val="both"/>
        <w:textAlignment w:val="baseline"/>
        <w:rPr>
          <w:color w:val="000000"/>
        </w:rPr>
      </w:pPr>
      <w:r w:rsidRPr="00BD197F">
        <w:rPr>
          <w:rStyle w:val="rvts44"/>
          <w:bdr w:val="none" w:sz="0" w:space="0" w:color="auto" w:frame="1"/>
        </w:rPr>
        <w:t>научить студентов самостоятельно приобретать знания, формировать навыки и умения, необходимы для юридической деятельности;</w:t>
      </w:r>
    </w:p>
    <w:p w:rsidR="00693693" w:rsidRPr="00BD197F" w:rsidRDefault="00693693" w:rsidP="00077985">
      <w:pPr>
        <w:numPr>
          <w:ilvl w:val="0"/>
          <w:numId w:val="7"/>
        </w:numPr>
        <w:tabs>
          <w:tab w:val="left" w:pos="993"/>
        </w:tabs>
        <w:ind w:left="0" w:firstLine="709"/>
        <w:jc w:val="both"/>
        <w:textAlignment w:val="baseline"/>
        <w:rPr>
          <w:color w:val="000000"/>
        </w:rPr>
      </w:pPr>
      <w:r w:rsidRPr="00BD197F">
        <w:rPr>
          <w:rStyle w:val="rvts44"/>
          <w:bdr w:val="none" w:sz="0" w:space="0" w:color="auto" w:frame="1"/>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693693" w:rsidRPr="00BD197F" w:rsidRDefault="00693693" w:rsidP="00077985">
      <w:pPr>
        <w:pStyle w:val="rvps6"/>
        <w:tabs>
          <w:tab w:val="left" w:pos="993"/>
        </w:tabs>
        <w:ind w:firstLine="709"/>
        <w:textAlignment w:val="baseline"/>
        <w:rPr>
          <w:color w:val="000000"/>
        </w:rPr>
      </w:pPr>
      <w:r w:rsidRPr="00BD197F">
        <w:rPr>
          <w:rStyle w:val="rvts11"/>
          <w:bdr w:val="none" w:sz="0" w:space="0" w:color="auto" w:frame="1"/>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693693" w:rsidRPr="00BD197F" w:rsidRDefault="00693693" w:rsidP="00077985">
      <w:pPr>
        <w:pStyle w:val="rvps6"/>
        <w:tabs>
          <w:tab w:val="left" w:pos="993"/>
        </w:tabs>
        <w:ind w:firstLine="709"/>
        <w:textAlignment w:val="baseline"/>
        <w:rPr>
          <w:color w:val="000000"/>
        </w:rPr>
      </w:pPr>
      <w:r w:rsidRPr="00BD197F">
        <w:rPr>
          <w:rStyle w:val="rvts11"/>
          <w:bdr w:val="none" w:sz="0" w:space="0" w:color="auto" w:frame="1"/>
        </w:rPr>
        <w:t>Самостоятельная работа в процессе изучения дисциплины «Ценообразование» включает в себя:</w:t>
      </w:r>
    </w:p>
    <w:p w:rsidR="00693693" w:rsidRPr="00BD197F" w:rsidRDefault="00693693" w:rsidP="00077985">
      <w:pPr>
        <w:numPr>
          <w:ilvl w:val="0"/>
          <w:numId w:val="8"/>
        </w:numPr>
        <w:tabs>
          <w:tab w:val="left" w:pos="993"/>
        </w:tabs>
        <w:ind w:left="0" w:firstLine="709"/>
        <w:jc w:val="both"/>
        <w:textAlignment w:val="baseline"/>
        <w:rPr>
          <w:color w:val="000000"/>
        </w:rPr>
      </w:pPr>
      <w:r w:rsidRPr="00BD197F">
        <w:rPr>
          <w:rStyle w:val="rvts44"/>
          <w:bdr w:val="none" w:sz="0" w:space="0" w:color="auto" w:frame="1"/>
        </w:rPr>
        <w:t>изучение обязательной литературы в соответствии с программой дисциплины;</w:t>
      </w:r>
    </w:p>
    <w:p w:rsidR="00693693" w:rsidRPr="00BD197F" w:rsidRDefault="00693693" w:rsidP="00077985">
      <w:pPr>
        <w:numPr>
          <w:ilvl w:val="0"/>
          <w:numId w:val="8"/>
        </w:numPr>
        <w:tabs>
          <w:tab w:val="left" w:pos="993"/>
        </w:tabs>
        <w:ind w:left="0" w:firstLine="709"/>
        <w:jc w:val="both"/>
        <w:textAlignment w:val="baseline"/>
        <w:rPr>
          <w:color w:val="000000"/>
        </w:rPr>
      </w:pPr>
      <w:r w:rsidRPr="00BD197F">
        <w:rPr>
          <w:rStyle w:val="rvts44"/>
          <w:bdr w:val="none" w:sz="0" w:space="0" w:color="auto" w:frame="1"/>
        </w:rPr>
        <w:t>ознакомление с литературой, рекомендованной в качестве дополнительной;</w:t>
      </w:r>
    </w:p>
    <w:p w:rsidR="00693693" w:rsidRPr="00BD197F" w:rsidRDefault="00693693" w:rsidP="00077985">
      <w:pPr>
        <w:numPr>
          <w:ilvl w:val="0"/>
          <w:numId w:val="8"/>
        </w:numPr>
        <w:tabs>
          <w:tab w:val="left" w:pos="993"/>
        </w:tabs>
        <w:ind w:left="0" w:firstLine="709"/>
        <w:jc w:val="both"/>
        <w:textAlignment w:val="baseline"/>
        <w:rPr>
          <w:color w:val="000000"/>
        </w:rPr>
      </w:pPr>
      <w:r w:rsidRPr="00BD197F">
        <w:rPr>
          <w:rStyle w:val="rvts44"/>
          <w:bdr w:val="none" w:sz="0" w:space="0" w:color="auto" w:frame="1"/>
        </w:rPr>
        <w:t>изучение и осмысление специальной экономической терминологии и понятий;</w:t>
      </w:r>
    </w:p>
    <w:p w:rsidR="00693693" w:rsidRPr="00BD197F" w:rsidRDefault="00693693" w:rsidP="00077985">
      <w:pPr>
        <w:numPr>
          <w:ilvl w:val="0"/>
          <w:numId w:val="8"/>
        </w:numPr>
        <w:tabs>
          <w:tab w:val="left" w:pos="993"/>
        </w:tabs>
        <w:ind w:left="0" w:firstLine="709"/>
        <w:jc w:val="both"/>
        <w:textAlignment w:val="baseline"/>
        <w:rPr>
          <w:color w:val="000000"/>
        </w:rPr>
      </w:pPr>
      <w:r w:rsidRPr="00BD197F">
        <w:rPr>
          <w:rStyle w:val="rvts44"/>
          <w:bdr w:val="none" w:sz="0" w:space="0" w:color="auto" w:frame="1"/>
        </w:rPr>
        <w:t>сбор материала для написания рефератов (для студентов, имеющих пропуски аудиторных занятий), выполнения самостоятельных и практических заданий;</w:t>
      </w:r>
    </w:p>
    <w:p w:rsidR="00693693" w:rsidRPr="00BD197F" w:rsidRDefault="00693693" w:rsidP="00077985">
      <w:pPr>
        <w:numPr>
          <w:ilvl w:val="0"/>
          <w:numId w:val="8"/>
        </w:numPr>
        <w:tabs>
          <w:tab w:val="left" w:pos="993"/>
        </w:tabs>
        <w:ind w:left="0" w:firstLine="709"/>
        <w:jc w:val="both"/>
        <w:textAlignment w:val="baseline"/>
        <w:rPr>
          <w:color w:val="000000"/>
        </w:rPr>
      </w:pPr>
      <w:r w:rsidRPr="00BD197F">
        <w:rPr>
          <w:rStyle w:val="rvts44"/>
          <w:bdr w:val="none" w:sz="0" w:space="0" w:color="auto" w:frame="1"/>
        </w:rPr>
        <w:t>подготовка докладов, сообщений, электронных презентаций.</w:t>
      </w:r>
    </w:p>
    <w:p w:rsidR="00693693" w:rsidRPr="00BD197F" w:rsidRDefault="00693693" w:rsidP="00077985">
      <w:pPr>
        <w:pStyle w:val="rvps34"/>
        <w:tabs>
          <w:tab w:val="left" w:pos="993"/>
        </w:tabs>
        <w:spacing w:before="0" w:beforeAutospacing="0" w:after="0" w:afterAutospacing="0"/>
        <w:ind w:firstLine="709"/>
        <w:jc w:val="both"/>
        <w:textAlignment w:val="baseline"/>
        <w:rPr>
          <w:color w:val="000000"/>
        </w:rPr>
      </w:pPr>
      <w:r w:rsidRPr="00BD197F">
        <w:rPr>
          <w:rStyle w:val="rvts44"/>
          <w:bdr w:val="none" w:sz="0" w:space="0" w:color="auto" w:frame="1"/>
        </w:rPr>
        <w:t>Основными компонентами содержания данного вида работы являются:</w:t>
      </w:r>
    </w:p>
    <w:p w:rsidR="00693693" w:rsidRPr="00BD197F" w:rsidRDefault="00693693" w:rsidP="00077985">
      <w:pPr>
        <w:numPr>
          <w:ilvl w:val="0"/>
          <w:numId w:val="9"/>
        </w:numPr>
        <w:tabs>
          <w:tab w:val="left" w:pos="993"/>
        </w:tabs>
        <w:ind w:left="0" w:firstLine="709"/>
        <w:jc w:val="both"/>
        <w:textAlignment w:val="baseline"/>
        <w:rPr>
          <w:color w:val="000000"/>
        </w:rPr>
      </w:pPr>
      <w:r w:rsidRPr="00BD197F">
        <w:rPr>
          <w:rStyle w:val="rvts44"/>
          <w:bdr w:val="none" w:sz="0" w:space="0" w:color="auto" w:frame="1"/>
        </w:rPr>
        <w:t>творческое изучение учебных пособий и научной литературы, специализированных журналов;</w:t>
      </w:r>
    </w:p>
    <w:p w:rsidR="00693693" w:rsidRPr="00BD197F" w:rsidRDefault="00693693" w:rsidP="00077985">
      <w:pPr>
        <w:numPr>
          <w:ilvl w:val="0"/>
          <w:numId w:val="9"/>
        </w:numPr>
        <w:tabs>
          <w:tab w:val="left" w:pos="993"/>
        </w:tabs>
        <w:ind w:left="0" w:firstLine="709"/>
        <w:jc w:val="both"/>
        <w:textAlignment w:val="baseline"/>
        <w:rPr>
          <w:color w:val="000000"/>
        </w:rPr>
      </w:pPr>
      <w:r w:rsidRPr="00BD197F">
        <w:rPr>
          <w:rStyle w:val="rvts44"/>
          <w:bdr w:val="none" w:sz="0" w:space="0" w:color="auto" w:frame="1"/>
        </w:rPr>
        <w:t>участие в различных формах учебного процесса (лекции, опрос, дискуссии, выполнение аудиторных практических заданий, выполнение самостоятельных работ, тестирование и самотестирование и т. д.);</w:t>
      </w:r>
    </w:p>
    <w:p w:rsidR="00693693" w:rsidRPr="00BD197F" w:rsidRDefault="00693693" w:rsidP="00077985">
      <w:pPr>
        <w:numPr>
          <w:ilvl w:val="0"/>
          <w:numId w:val="9"/>
        </w:numPr>
        <w:tabs>
          <w:tab w:val="left" w:pos="993"/>
        </w:tabs>
        <w:ind w:left="0" w:firstLine="709"/>
        <w:jc w:val="both"/>
        <w:textAlignment w:val="baseline"/>
        <w:rPr>
          <w:color w:val="000000"/>
        </w:rPr>
      </w:pPr>
      <w:r w:rsidRPr="00BD197F">
        <w:rPr>
          <w:rStyle w:val="rvts44"/>
          <w:bdr w:val="none" w:sz="0" w:space="0" w:color="auto" w:frame="1"/>
        </w:rPr>
        <w:t>получение консультаций у преподавателя по отдельным проблемам курса;</w:t>
      </w:r>
    </w:p>
    <w:p w:rsidR="00693693" w:rsidRPr="00BD197F" w:rsidRDefault="00693693" w:rsidP="00077985">
      <w:pPr>
        <w:numPr>
          <w:ilvl w:val="0"/>
          <w:numId w:val="9"/>
        </w:numPr>
        <w:tabs>
          <w:tab w:val="left" w:pos="993"/>
        </w:tabs>
        <w:ind w:left="0" w:firstLine="709"/>
        <w:jc w:val="both"/>
        <w:textAlignment w:val="baseline"/>
        <w:rPr>
          <w:color w:val="000000"/>
        </w:rPr>
      </w:pPr>
      <w:r w:rsidRPr="00BD197F">
        <w:rPr>
          <w:rStyle w:val="rvts44"/>
          <w:bdr w:val="none" w:sz="0" w:space="0" w:color="auto" w:frame="1"/>
        </w:rPr>
        <w:t>знакомство с научно-методической литературой и информационными ресурсами Интернет и др.</w:t>
      </w:r>
    </w:p>
    <w:p w:rsidR="00693693" w:rsidRPr="00BD197F" w:rsidRDefault="00693693" w:rsidP="00077985">
      <w:pPr>
        <w:pStyle w:val="rvps36"/>
        <w:tabs>
          <w:tab w:val="left" w:pos="993"/>
        </w:tabs>
        <w:ind w:firstLine="709"/>
      </w:pPr>
      <w:r w:rsidRPr="00BD197F">
        <w:rPr>
          <w:rStyle w:val="rvts11"/>
        </w:rPr>
        <w:t>Значительное место при изучении дисциплины «Ценообразование</w:t>
      </w:r>
      <w:r>
        <w:rPr>
          <w:rStyle w:val="rvts11"/>
        </w:rPr>
        <w:t xml:space="preserve"> в СКС</w:t>
      </w:r>
      <w:r w:rsidRPr="00BD197F">
        <w:rPr>
          <w:rStyle w:val="rvts11"/>
        </w:rPr>
        <w:t>» отводится подготовке студентов к семинарским занятиям.</w:t>
      </w:r>
    </w:p>
    <w:p w:rsidR="00693693" w:rsidRDefault="00693693" w:rsidP="00077985">
      <w:pPr>
        <w:pStyle w:val="Heading2"/>
        <w:tabs>
          <w:tab w:val="left" w:pos="993"/>
        </w:tabs>
        <w:spacing w:before="0" w:after="0"/>
        <w:ind w:firstLine="709"/>
        <w:jc w:val="center"/>
        <w:rPr>
          <w:rStyle w:val="rvts67"/>
          <w:rFonts w:ascii="Times New Roman" w:hAnsi="Times New Roman" w:cs="Times New Roman"/>
          <w:b/>
          <w:szCs w:val="24"/>
        </w:rPr>
      </w:pPr>
    </w:p>
    <w:p w:rsidR="00693693" w:rsidRPr="00BD197F" w:rsidRDefault="00693693" w:rsidP="00077985">
      <w:pPr>
        <w:pStyle w:val="Heading2"/>
        <w:tabs>
          <w:tab w:val="left" w:pos="993"/>
        </w:tabs>
        <w:spacing w:before="0" w:after="0"/>
        <w:ind w:firstLine="709"/>
        <w:jc w:val="center"/>
        <w:rPr>
          <w:rStyle w:val="rvts67"/>
          <w:rFonts w:ascii="Times New Roman" w:hAnsi="Times New Roman" w:cs="Times New Roman"/>
          <w:b/>
          <w:i w:val="0"/>
          <w:szCs w:val="24"/>
        </w:rPr>
      </w:pPr>
      <w:r w:rsidRPr="00BD197F">
        <w:rPr>
          <w:rStyle w:val="rvts67"/>
          <w:rFonts w:ascii="Times New Roman" w:hAnsi="Times New Roman" w:cs="Times New Roman"/>
          <w:b/>
          <w:i w:val="0"/>
          <w:szCs w:val="24"/>
        </w:rPr>
        <w:t>2. Методические рекомендации по подготовке к семинарским занятиям</w:t>
      </w:r>
    </w:p>
    <w:p w:rsidR="00693693" w:rsidRPr="00BD197F" w:rsidRDefault="00693693" w:rsidP="00077985">
      <w:pPr>
        <w:tabs>
          <w:tab w:val="left" w:pos="993"/>
        </w:tabs>
        <w:ind w:firstLine="709"/>
        <w:jc w:val="both"/>
      </w:pPr>
      <w:r w:rsidRPr="00BD197F">
        <w:rPr>
          <w:i/>
        </w:rPr>
        <w:t>Семинарские занятия</w:t>
      </w:r>
      <w:r w:rsidRPr="00BD197F">
        <w:t xml:space="preserve">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На занятиях вырабатываются необходимые навыки и умения публично выступать, логика доказывания, культура профессиональной речи. Кроме того, семинарские и практические занятия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693693" w:rsidRPr="00BD197F" w:rsidRDefault="00693693" w:rsidP="00077985">
      <w:pPr>
        <w:pStyle w:val="10"/>
        <w:numPr>
          <w:ilvl w:val="0"/>
          <w:numId w:val="5"/>
        </w:numPr>
        <w:tabs>
          <w:tab w:val="left" w:pos="284"/>
          <w:tab w:val="left" w:pos="993"/>
        </w:tabs>
        <w:suppressAutoHyphens/>
        <w:ind w:left="0" w:firstLine="709"/>
        <w:jc w:val="both"/>
      </w:pPr>
      <w:r w:rsidRPr="00BD197F">
        <w:t>четкое формулирование соответствующего теоретического положения в виде развернутого определения;</w:t>
      </w:r>
    </w:p>
    <w:p w:rsidR="00693693" w:rsidRPr="00BD197F" w:rsidRDefault="00693693" w:rsidP="00077985">
      <w:pPr>
        <w:pStyle w:val="10"/>
        <w:numPr>
          <w:ilvl w:val="0"/>
          <w:numId w:val="5"/>
        </w:numPr>
        <w:tabs>
          <w:tab w:val="left" w:pos="284"/>
          <w:tab w:val="left" w:pos="993"/>
        </w:tabs>
        <w:suppressAutoHyphens/>
        <w:ind w:left="0" w:firstLine="709"/>
        <w:jc w:val="both"/>
      </w:pPr>
      <w:r w:rsidRPr="00BD197F">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693693" w:rsidRPr="00BD197F" w:rsidRDefault="00693693" w:rsidP="00077985">
      <w:pPr>
        <w:pStyle w:val="10"/>
        <w:numPr>
          <w:ilvl w:val="0"/>
          <w:numId w:val="5"/>
        </w:numPr>
        <w:tabs>
          <w:tab w:val="left" w:pos="284"/>
          <w:tab w:val="left" w:pos="993"/>
        </w:tabs>
        <w:suppressAutoHyphens/>
        <w:ind w:left="0" w:firstLine="709"/>
        <w:jc w:val="both"/>
      </w:pPr>
      <w:r w:rsidRPr="00BD197F">
        <w:t>подкрепление теоретических положений конкретными фактами.</w:t>
      </w:r>
    </w:p>
    <w:p w:rsidR="00693693" w:rsidRPr="00BD197F" w:rsidRDefault="00693693" w:rsidP="00077985">
      <w:pPr>
        <w:tabs>
          <w:tab w:val="left" w:pos="993"/>
        </w:tabs>
        <w:ind w:firstLine="709"/>
        <w:jc w:val="both"/>
      </w:pPr>
      <w:r w:rsidRPr="00BD197F">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693693" w:rsidRPr="00BD197F" w:rsidRDefault="00693693" w:rsidP="00077985">
      <w:pPr>
        <w:tabs>
          <w:tab w:val="left" w:pos="993"/>
        </w:tabs>
        <w:ind w:firstLine="709"/>
        <w:jc w:val="both"/>
      </w:pPr>
      <w:r w:rsidRPr="00BD197F">
        <w:t xml:space="preserve">Читать и изучать, следует, прежде всего, то, что рекомендуется к каждой теме программой, планом практических занятий, перечнем рекомендуемой литературы. </w:t>
      </w:r>
    </w:p>
    <w:p w:rsidR="00693693" w:rsidRDefault="00693693" w:rsidP="00077985">
      <w:pPr>
        <w:tabs>
          <w:tab w:val="left" w:pos="993"/>
        </w:tabs>
        <w:ind w:firstLine="709"/>
        <w:jc w:val="both"/>
      </w:pPr>
      <w:r w:rsidRPr="00BD197F">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693693" w:rsidRPr="00EE79E3" w:rsidRDefault="00693693" w:rsidP="00077985">
      <w:pPr>
        <w:jc w:val="center"/>
        <w:rPr>
          <w:b/>
        </w:rPr>
      </w:pPr>
      <w:r>
        <w:rPr>
          <w:b/>
        </w:rPr>
        <w:t>К</w:t>
      </w:r>
      <w:r w:rsidRPr="00EE79E3">
        <w:rPr>
          <w:b/>
        </w:rPr>
        <w:t>онтрольные вопросы для самопроверки по каждой теме:</w:t>
      </w:r>
    </w:p>
    <w:p w:rsidR="00693693" w:rsidRDefault="00693693" w:rsidP="006F6F7E">
      <w:pPr>
        <w:pStyle w:val="rvps15"/>
        <w:rPr>
          <w:rStyle w:val="rvts25"/>
          <w:i/>
        </w:rPr>
      </w:pPr>
      <w:r w:rsidRPr="006F6F7E">
        <w:rPr>
          <w:rStyle w:val="rvts25"/>
          <w:i/>
        </w:rPr>
        <w:t>Тема 1. Цена как экономическая категори</w:t>
      </w:r>
      <w:r>
        <w:rPr>
          <w:rStyle w:val="rvts25"/>
          <w:i/>
        </w:rPr>
        <w:t>я</w:t>
      </w:r>
    </w:p>
    <w:p w:rsidR="00693693" w:rsidRDefault="00693693" w:rsidP="006F6F7E">
      <w:pPr>
        <w:pStyle w:val="rvps6"/>
        <w:ind w:firstLine="709"/>
        <w:rPr>
          <w:rStyle w:val="rvts77"/>
          <w:b/>
          <w:iCs/>
          <w:color w:val="auto"/>
        </w:rPr>
      </w:pPr>
      <w:r w:rsidRPr="00EE79E3">
        <w:rPr>
          <w:rStyle w:val="rvts77"/>
          <w:b/>
          <w:iCs/>
          <w:color w:val="auto"/>
        </w:rPr>
        <w:t>Контрольные вопросы по теме:</w:t>
      </w:r>
    </w:p>
    <w:p w:rsidR="00693693" w:rsidRPr="00EE79E3" w:rsidRDefault="00693693" w:rsidP="00077985">
      <w:pPr>
        <w:pStyle w:val="rvps6"/>
        <w:ind w:firstLine="709"/>
      </w:pPr>
      <w:r w:rsidRPr="00EE79E3">
        <w:rPr>
          <w:rStyle w:val="rvts72"/>
          <w:color w:val="auto"/>
        </w:rPr>
        <w:t>1.</w:t>
      </w:r>
      <w:r w:rsidRPr="00EE79E3">
        <w:rPr>
          <w:rStyle w:val="rvts78"/>
          <w:color w:val="auto"/>
        </w:rPr>
        <w:t> </w:t>
      </w:r>
      <w:r w:rsidRPr="00EE79E3">
        <w:rPr>
          <w:rStyle w:val="rvts72"/>
          <w:color w:val="auto"/>
        </w:rPr>
        <w:t>В чем состоит отличие понятий цена и стоимость?</w:t>
      </w:r>
    </w:p>
    <w:p w:rsidR="00693693" w:rsidRPr="00EE79E3" w:rsidRDefault="00693693" w:rsidP="00077985">
      <w:pPr>
        <w:pStyle w:val="rvps6"/>
        <w:ind w:firstLine="709"/>
      </w:pPr>
      <w:r w:rsidRPr="00EE79E3">
        <w:rPr>
          <w:rStyle w:val="rvts72"/>
          <w:color w:val="auto"/>
        </w:rPr>
        <w:t>2.</w:t>
      </w:r>
      <w:r w:rsidRPr="00EE79E3">
        <w:rPr>
          <w:rStyle w:val="rvts78"/>
          <w:color w:val="auto"/>
        </w:rPr>
        <w:t> </w:t>
      </w:r>
      <w:r w:rsidRPr="00EE79E3">
        <w:rPr>
          <w:rStyle w:val="rvts72"/>
          <w:color w:val="auto"/>
        </w:rPr>
        <w:t>Перечислите и кратко охарактеризуйте свойства цены.</w:t>
      </w:r>
    </w:p>
    <w:p w:rsidR="00693693" w:rsidRPr="00EE79E3" w:rsidRDefault="00693693" w:rsidP="00077985">
      <w:pPr>
        <w:pStyle w:val="rvps6"/>
        <w:ind w:firstLine="709"/>
      </w:pPr>
      <w:r w:rsidRPr="00EE79E3">
        <w:rPr>
          <w:rStyle w:val="rvts72"/>
          <w:color w:val="auto"/>
        </w:rPr>
        <w:t>3.Перечислите основные функции цен. Охарактеризуйте каждую из них.</w:t>
      </w:r>
    </w:p>
    <w:p w:rsidR="00693693" w:rsidRPr="00EE79E3" w:rsidRDefault="00693693" w:rsidP="00077985">
      <w:pPr>
        <w:pStyle w:val="rvps6"/>
        <w:ind w:firstLine="709"/>
      </w:pPr>
      <w:r w:rsidRPr="00EE79E3">
        <w:rPr>
          <w:rStyle w:val="rvts72"/>
          <w:color w:val="auto"/>
        </w:rPr>
        <w:t>4.В чем состоит суть основных концепций ценообразования? Основные преимущества и недостатки каждой концепции.</w:t>
      </w:r>
    </w:p>
    <w:p w:rsidR="00693693" w:rsidRDefault="00693693" w:rsidP="006F6F7E">
      <w:pPr>
        <w:pStyle w:val="rvps6"/>
        <w:ind w:firstLine="709"/>
        <w:rPr>
          <w:rStyle w:val="rvts72"/>
          <w:color w:val="auto"/>
        </w:rPr>
      </w:pPr>
      <w:r w:rsidRPr="00EE79E3">
        <w:rPr>
          <w:rStyle w:val="rvts72"/>
          <w:color w:val="auto"/>
        </w:rPr>
        <w:t>5.</w:t>
      </w:r>
      <w:r w:rsidRPr="00EE79E3">
        <w:rPr>
          <w:rStyle w:val="rvts78"/>
          <w:color w:val="auto"/>
        </w:rPr>
        <w:t> </w:t>
      </w:r>
      <w:r w:rsidRPr="00EE79E3">
        <w:rPr>
          <w:rStyle w:val="rvts72"/>
          <w:color w:val="auto"/>
        </w:rPr>
        <w:t>Какова роль цен в рыночной экономике?</w:t>
      </w:r>
    </w:p>
    <w:p w:rsidR="00693693" w:rsidRPr="006F6F7E" w:rsidRDefault="00693693" w:rsidP="006F6F7E">
      <w:pPr>
        <w:pStyle w:val="rvps6"/>
      </w:pPr>
      <w:r w:rsidRPr="00EE79E3">
        <w:rPr>
          <w:rStyle w:val="rvts69"/>
        </w:rPr>
        <w:t> </w:t>
      </w:r>
      <w:r w:rsidRPr="00EE79E3">
        <w:rPr>
          <w:rStyle w:val="rvts69"/>
          <w:i/>
        </w:rPr>
        <w:t>Тема 2:</w:t>
      </w:r>
      <w:r w:rsidRPr="00EE79E3">
        <w:rPr>
          <w:rStyle w:val="rvts80"/>
          <w:b w:val="0"/>
          <w:bCs/>
          <w:i/>
        </w:rPr>
        <w:t> </w:t>
      </w:r>
      <w:r w:rsidRPr="00EE79E3">
        <w:rPr>
          <w:rStyle w:val="rvts74"/>
          <w:b w:val="0"/>
          <w:bCs/>
          <w:i/>
          <w:color w:val="auto"/>
        </w:rPr>
        <w:t>Классификация цен и их система</w:t>
      </w:r>
    </w:p>
    <w:p w:rsidR="00693693" w:rsidRPr="00EE79E3" w:rsidRDefault="00693693" w:rsidP="00077985">
      <w:pPr>
        <w:pStyle w:val="rvps6"/>
        <w:ind w:firstLine="709"/>
        <w:rPr>
          <w:b/>
        </w:rPr>
      </w:pPr>
      <w:r w:rsidRPr="00EE79E3">
        <w:rPr>
          <w:rStyle w:val="rvts77"/>
          <w:b/>
          <w:iCs/>
          <w:color w:val="auto"/>
        </w:rPr>
        <w:t>Контрольные вопросы по теме:</w:t>
      </w:r>
    </w:p>
    <w:p w:rsidR="00693693" w:rsidRPr="00EE79E3" w:rsidRDefault="00693693" w:rsidP="00077985">
      <w:pPr>
        <w:pStyle w:val="rvps2"/>
        <w:ind w:firstLine="709"/>
      </w:pPr>
      <w:r w:rsidRPr="00EE79E3">
        <w:rPr>
          <w:rStyle w:val="rvts72"/>
          <w:color w:val="auto"/>
        </w:rPr>
        <w:t>1. Классификация цен в соответствии с обслуживаемой сферой товарного обращения.</w:t>
      </w:r>
    </w:p>
    <w:p w:rsidR="00693693" w:rsidRPr="00EE79E3" w:rsidRDefault="00693693" w:rsidP="00077985">
      <w:pPr>
        <w:pStyle w:val="rvps2"/>
        <w:ind w:firstLine="709"/>
      </w:pPr>
      <w:r w:rsidRPr="00EE79E3">
        <w:rPr>
          <w:rStyle w:val="rvts72"/>
          <w:color w:val="auto"/>
        </w:rPr>
        <w:t>2. Классификация цен в зависимости от порядка возмещения потребителем транспортных расходов по доставке грузов.</w:t>
      </w:r>
    </w:p>
    <w:p w:rsidR="00693693" w:rsidRPr="00EE79E3" w:rsidRDefault="00693693" w:rsidP="00077985">
      <w:pPr>
        <w:pStyle w:val="rvps2"/>
        <w:ind w:firstLine="709"/>
      </w:pPr>
      <w:r w:rsidRPr="00EE79E3">
        <w:rPr>
          <w:rStyle w:val="rvts72"/>
          <w:color w:val="auto"/>
        </w:rPr>
        <w:t>3. Классификация цен в зависимости от степени новизны товара.</w:t>
      </w:r>
    </w:p>
    <w:p w:rsidR="00693693" w:rsidRPr="00EE79E3" w:rsidRDefault="00693693" w:rsidP="00077985">
      <w:pPr>
        <w:pStyle w:val="rvps2"/>
        <w:ind w:firstLine="709"/>
      </w:pPr>
      <w:r w:rsidRPr="00EE79E3">
        <w:rPr>
          <w:rStyle w:val="rvts72"/>
          <w:color w:val="auto"/>
        </w:rPr>
        <w:t>4. Классификационный признак: степень свободы цен от воздействия государства при их определении.</w:t>
      </w:r>
    </w:p>
    <w:p w:rsidR="00693693" w:rsidRPr="00EE79E3" w:rsidRDefault="00693693" w:rsidP="00077985">
      <w:pPr>
        <w:pStyle w:val="rvps2"/>
        <w:ind w:firstLine="709"/>
      </w:pPr>
      <w:r w:rsidRPr="00EE79E3">
        <w:rPr>
          <w:rStyle w:val="rvts72"/>
          <w:color w:val="auto"/>
        </w:rPr>
        <w:t>5. Классификация цен в зависимости от территории действия. Система цен.</w:t>
      </w:r>
    </w:p>
    <w:p w:rsidR="00693693" w:rsidRPr="00EE79E3" w:rsidRDefault="00693693" w:rsidP="00077985">
      <w:pPr>
        <w:pStyle w:val="rvps2"/>
        <w:ind w:firstLine="709"/>
      </w:pPr>
      <w:r w:rsidRPr="00EE79E3">
        <w:rPr>
          <w:rStyle w:val="rvts72"/>
          <w:color w:val="auto"/>
        </w:rPr>
        <w:t>6. Франкирование цен.         </w:t>
      </w:r>
    </w:p>
    <w:p w:rsidR="00693693" w:rsidRPr="00EE79E3" w:rsidRDefault="00693693" w:rsidP="006F6F7E">
      <w:pPr>
        <w:pStyle w:val="rvps2"/>
        <w:rPr>
          <w:i/>
        </w:rPr>
      </w:pPr>
      <w:r w:rsidRPr="00EE79E3">
        <w:rPr>
          <w:rStyle w:val="rvts73"/>
          <w:i/>
        </w:rPr>
        <w:t>Тема </w:t>
      </w:r>
      <w:r w:rsidRPr="00EE79E3">
        <w:rPr>
          <w:rStyle w:val="rvts69"/>
          <w:i/>
        </w:rPr>
        <w:t>3.</w:t>
      </w:r>
      <w:r w:rsidRPr="00EE79E3">
        <w:rPr>
          <w:rStyle w:val="rvts72"/>
          <w:i/>
          <w:color w:val="auto"/>
        </w:rPr>
        <w:t>Структура цены</w:t>
      </w:r>
      <w:r w:rsidRPr="00EE79E3">
        <w:rPr>
          <w:i/>
        </w:rPr>
        <w:tab/>
      </w:r>
    </w:p>
    <w:p w:rsidR="00693693" w:rsidRPr="00EE79E3" w:rsidRDefault="00693693" w:rsidP="00077985">
      <w:pPr>
        <w:pStyle w:val="rvps6"/>
        <w:ind w:firstLine="709"/>
        <w:rPr>
          <w:b/>
        </w:rPr>
      </w:pPr>
      <w:r w:rsidRPr="00EE79E3">
        <w:rPr>
          <w:rStyle w:val="rvts77"/>
          <w:b/>
          <w:iCs/>
          <w:color w:val="auto"/>
        </w:rPr>
        <w:t>Контрольные вопросы по теме:</w:t>
      </w:r>
    </w:p>
    <w:p w:rsidR="00693693" w:rsidRPr="00EE79E3" w:rsidRDefault="00693693" w:rsidP="00077985">
      <w:pPr>
        <w:pStyle w:val="rvps2"/>
        <w:ind w:firstLine="709"/>
      </w:pPr>
      <w:r w:rsidRPr="00EE79E3">
        <w:rPr>
          <w:rStyle w:val="rvts72"/>
          <w:color w:val="auto"/>
        </w:rPr>
        <w:t>1.Перечислите основные элементы цены.</w:t>
      </w:r>
    </w:p>
    <w:p w:rsidR="00693693" w:rsidRPr="00EE79E3" w:rsidRDefault="00693693" w:rsidP="00077985">
      <w:pPr>
        <w:pStyle w:val="rvps2"/>
        <w:ind w:firstLine="709"/>
      </w:pPr>
      <w:r w:rsidRPr="00EE79E3">
        <w:rPr>
          <w:rStyle w:val="rvts72"/>
          <w:color w:val="auto"/>
        </w:rPr>
        <w:t>2.Дайте краткую характеристику каждого из них.</w:t>
      </w:r>
    </w:p>
    <w:p w:rsidR="00693693" w:rsidRPr="00EE79E3" w:rsidRDefault="00693693" w:rsidP="00077985">
      <w:pPr>
        <w:pStyle w:val="rvps2"/>
        <w:ind w:firstLine="709"/>
      </w:pPr>
      <w:r w:rsidRPr="00EE79E3">
        <w:rPr>
          <w:rStyle w:val="rvts72"/>
          <w:color w:val="auto"/>
        </w:rPr>
        <w:t>3.Какие налоги и в какой последовательности включаются в цену товара?</w:t>
      </w:r>
    </w:p>
    <w:p w:rsidR="00693693" w:rsidRPr="006F6F7E" w:rsidRDefault="00693693" w:rsidP="006F6F7E">
      <w:pPr>
        <w:pStyle w:val="rvps2"/>
        <w:rPr>
          <w:rStyle w:val="rvts72"/>
          <w:i/>
          <w:color w:val="auto"/>
        </w:rPr>
      </w:pPr>
      <w:r w:rsidRPr="006F6F7E">
        <w:rPr>
          <w:rStyle w:val="rvts69"/>
          <w:i/>
        </w:rPr>
        <w:t>Тема 4.</w:t>
      </w:r>
      <w:r w:rsidRPr="006F6F7E">
        <w:rPr>
          <w:rStyle w:val="rvts72"/>
          <w:i/>
          <w:color w:val="auto"/>
        </w:rPr>
        <w:t>Ценообразующие факторы</w:t>
      </w:r>
    </w:p>
    <w:p w:rsidR="00693693" w:rsidRPr="006F6F7E" w:rsidRDefault="00693693" w:rsidP="006F6F7E">
      <w:pPr>
        <w:pStyle w:val="rvps2"/>
        <w:ind w:firstLine="709"/>
        <w:rPr>
          <w:i/>
        </w:rPr>
      </w:pPr>
      <w:r w:rsidRPr="006F6F7E">
        <w:rPr>
          <w:b/>
          <w:i/>
        </w:rPr>
        <w:t>Задание для самостоятельной работы:</w:t>
      </w:r>
      <w:r>
        <w:rPr>
          <w:b/>
          <w:i/>
        </w:rPr>
        <w:t xml:space="preserve"> </w:t>
      </w:r>
      <w:r w:rsidRPr="006F6F7E">
        <w:t>1.</w:t>
      </w:r>
      <w:r>
        <w:rPr>
          <w:i/>
        </w:rPr>
        <w:t>З</w:t>
      </w:r>
      <w:r w:rsidRPr="006F6F7E">
        <w:rPr>
          <w:rStyle w:val="rvts72"/>
          <w:color w:val="auto"/>
        </w:rPr>
        <w:t>аконспектировать в рабочей тетради общую схему действия ценообразующих факторов.</w:t>
      </w:r>
    </w:p>
    <w:p w:rsidR="00693693" w:rsidRPr="006F6F7E" w:rsidRDefault="00693693" w:rsidP="00077985">
      <w:pPr>
        <w:pStyle w:val="rvps6"/>
        <w:ind w:firstLine="709"/>
      </w:pPr>
      <w:r w:rsidRPr="006F6F7E">
        <w:rPr>
          <w:rStyle w:val="rvts72"/>
          <w:color w:val="auto"/>
        </w:rPr>
        <w:t>2. Подготовить доклады по темам:</w:t>
      </w:r>
    </w:p>
    <w:p w:rsidR="00693693" w:rsidRPr="006F6F7E" w:rsidRDefault="00693693" w:rsidP="00077985">
      <w:pPr>
        <w:pStyle w:val="rvps6"/>
        <w:ind w:firstLine="709"/>
      </w:pPr>
      <w:r w:rsidRPr="006F6F7E">
        <w:rPr>
          <w:rStyle w:val="rvts72"/>
          <w:color w:val="auto"/>
        </w:rPr>
        <w:t>1).Совершенствование маркетинговых исследований рынка</w:t>
      </w:r>
    </w:p>
    <w:p w:rsidR="00693693" w:rsidRPr="006F6F7E" w:rsidRDefault="00693693" w:rsidP="00077985">
      <w:pPr>
        <w:pStyle w:val="rvps6"/>
        <w:ind w:firstLine="709"/>
      </w:pPr>
      <w:r w:rsidRPr="006F6F7E">
        <w:rPr>
          <w:rStyle w:val="rvts72"/>
          <w:color w:val="auto"/>
        </w:rPr>
        <w:t>2).Формирование оптимальной номенклатуры</w:t>
      </w:r>
    </w:p>
    <w:p w:rsidR="00693693" w:rsidRPr="006F6F7E" w:rsidRDefault="00693693" w:rsidP="00077985">
      <w:pPr>
        <w:pStyle w:val="rvps6"/>
        <w:ind w:firstLine="709"/>
      </w:pPr>
      <w:r w:rsidRPr="006F6F7E">
        <w:rPr>
          <w:rStyle w:val="rvts72"/>
          <w:color w:val="auto"/>
        </w:rPr>
        <w:t>3).</w:t>
      </w:r>
      <w:r w:rsidRPr="006F6F7E">
        <w:rPr>
          <w:rStyle w:val="rvts78"/>
          <w:color w:val="auto"/>
        </w:rPr>
        <w:t> </w:t>
      </w:r>
      <w:r w:rsidRPr="006F6F7E">
        <w:rPr>
          <w:rStyle w:val="rvts72"/>
          <w:color w:val="auto"/>
        </w:rPr>
        <w:t>Использование системы таможенных пошлин на экспортные и импортные товары.</w:t>
      </w:r>
    </w:p>
    <w:p w:rsidR="00693693" w:rsidRPr="006F6F7E" w:rsidRDefault="00693693" w:rsidP="00077985">
      <w:pPr>
        <w:pStyle w:val="rvps6"/>
        <w:ind w:firstLine="709"/>
        <w:rPr>
          <w:rStyle w:val="rvts72"/>
          <w:color w:val="auto"/>
        </w:rPr>
      </w:pPr>
      <w:r w:rsidRPr="006F6F7E">
        <w:rPr>
          <w:rStyle w:val="rvts72"/>
          <w:color w:val="auto"/>
        </w:rPr>
        <w:t>3.Подготовиться к тестированию по темам 1- 4 для промежуточной аттестации.</w:t>
      </w:r>
    </w:p>
    <w:p w:rsidR="00693693" w:rsidRPr="006F6F7E" w:rsidRDefault="00693693" w:rsidP="006F6F7E">
      <w:pPr>
        <w:pStyle w:val="rvps2"/>
        <w:rPr>
          <w:i/>
        </w:rPr>
      </w:pPr>
      <w:r w:rsidRPr="006F6F7E">
        <w:rPr>
          <w:rStyle w:val="rvts69"/>
          <w:i/>
        </w:rPr>
        <w:t>Тема 5.</w:t>
      </w:r>
      <w:r w:rsidRPr="006F6F7E">
        <w:rPr>
          <w:rStyle w:val="rvts72"/>
          <w:i/>
          <w:color w:val="auto"/>
        </w:rPr>
        <w:t xml:space="preserve">Методы ценообразования </w:t>
      </w:r>
    </w:p>
    <w:p w:rsidR="00693693" w:rsidRPr="006F6F7E" w:rsidRDefault="00693693" w:rsidP="006F6F7E">
      <w:pPr>
        <w:pStyle w:val="rvps6"/>
        <w:ind w:firstLine="709"/>
        <w:rPr>
          <w:rStyle w:val="rvts72"/>
          <w:color w:val="auto"/>
        </w:rPr>
      </w:pPr>
      <w:r w:rsidRPr="006F6F7E">
        <w:rPr>
          <w:rStyle w:val="rvts75"/>
          <w:b/>
          <w:iCs/>
          <w:color w:val="auto"/>
        </w:rPr>
        <w:t>Задание</w:t>
      </w:r>
      <w:r w:rsidRPr="006F6F7E">
        <w:rPr>
          <w:rStyle w:val="rvts76"/>
          <w:b/>
          <w:color w:val="auto"/>
        </w:rPr>
        <w:t>:</w:t>
      </w:r>
      <w:r w:rsidRPr="006F6F7E">
        <w:rPr>
          <w:rStyle w:val="rvts72"/>
          <w:b/>
          <w:color w:val="auto"/>
        </w:rPr>
        <w:t> </w:t>
      </w:r>
      <w:r w:rsidRPr="006F6F7E">
        <w:rPr>
          <w:rStyle w:val="rvts72"/>
          <w:color w:val="auto"/>
        </w:rPr>
        <w:t>законспектировать в рабочей тетради основные параметрические методы ценообразования.</w:t>
      </w:r>
    </w:p>
    <w:p w:rsidR="00693693" w:rsidRPr="006F6F7E" w:rsidRDefault="00693693" w:rsidP="00077985">
      <w:pPr>
        <w:pStyle w:val="rvps6"/>
        <w:ind w:firstLine="709"/>
        <w:rPr>
          <w:b/>
        </w:rPr>
      </w:pPr>
      <w:r w:rsidRPr="006F6F7E">
        <w:rPr>
          <w:rStyle w:val="rvts77"/>
          <w:b/>
          <w:iCs/>
          <w:color w:val="auto"/>
        </w:rPr>
        <w:t>Контрольные вопросы по теме:</w:t>
      </w:r>
    </w:p>
    <w:p w:rsidR="00693693" w:rsidRPr="006F6F7E" w:rsidRDefault="00693693" w:rsidP="00077985">
      <w:pPr>
        <w:pStyle w:val="rvps2"/>
        <w:ind w:firstLine="709"/>
      </w:pPr>
      <w:r w:rsidRPr="006F6F7E">
        <w:rPr>
          <w:rStyle w:val="rvts72"/>
          <w:color w:val="auto"/>
        </w:rPr>
        <w:t>1.Понятие методики ценообразования, методов ценообразования.</w:t>
      </w:r>
    </w:p>
    <w:p w:rsidR="00693693" w:rsidRPr="006F6F7E" w:rsidRDefault="00693693" w:rsidP="00077985">
      <w:pPr>
        <w:pStyle w:val="rvps2"/>
        <w:ind w:firstLine="709"/>
      </w:pPr>
      <w:r w:rsidRPr="006F6F7E">
        <w:rPr>
          <w:rStyle w:val="rvts72"/>
          <w:color w:val="auto"/>
        </w:rPr>
        <w:t>2.Классификация затратных методов ценообразования.</w:t>
      </w:r>
    </w:p>
    <w:p w:rsidR="00693693" w:rsidRPr="006F6F7E" w:rsidRDefault="00693693" w:rsidP="00077985">
      <w:pPr>
        <w:pStyle w:val="rvps2"/>
        <w:ind w:firstLine="709"/>
      </w:pPr>
      <w:r w:rsidRPr="006F6F7E">
        <w:rPr>
          <w:rStyle w:val="rvts69"/>
        </w:rPr>
        <w:t>3.Рыночные м</w:t>
      </w:r>
      <w:r w:rsidRPr="006F6F7E">
        <w:rPr>
          <w:rStyle w:val="rvts76"/>
          <w:color w:val="auto"/>
        </w:rPr>
        <w:t>етоды ценообразования.</w:t>
      </w:r>
    </w:p>
    <w:p w:rsidR="00693693" w:rsidRPr="006F6F7E" w:rsidRDefault="00693693" w:rsidP="00077985">
      <w:pPr>
        <w:pStyle w:val="rvps2"/>
        <w:ind w:firstLine="709"/>
        <w:rPr>
          <w:rStyle w:val="rvts72"/>
          <w:color w:val="auto"/>
        </w:rPr>
      </w:pPr>
      <w:r w:rsidRPr="006F6F7E">
        <w:rPr>
          <w:rStyle w:val="rvts76"/>
          <w:color w:val="auto"/>
        </w:rPr>
        <w:t>4.Параметрические методы</w:t>
      </w:r>
      <w:r w:rsidRPr="006F6F7E">
        <w:rPr>
          <w:rStyle w:val="rvts72"/>
          <w:color w:val="auto"/>
        </w:rPr>
        <w:t>.</w:t>
      </w:r>
    </w:p>
    <w:p w:rsidR="00693693" w:rsidRPr="006F6F7E" w:rsidRDefault="00693693" w:rsidP="006F6F7E">
      <w:pPr>
        <w:pStyle w:val="rvps2"/>
        <w:rPr>
          <w:i/>
        </w:rPr>
      </w:pPr>
      <w:r w:rsidRPr="006F6F7E">
        <w:rPr>
          <w:rStyle w:val="rvts69"/>
          <w:i/>
        </w:rPr>
        <w:t>Тема 6.</w:t>
      </w:r>
      <w:r w:rsidRPr="006F6F7E">
        <w:rPr>
          <w:rStyle w:val="rvts72"/>
          <w:i/>
          <w:color w:val="auto"/>
        </w:rPr>
        <w:t xml:space="preserve"> Издержки и прибыль, их роль в формировании цен</w:t>
      </w:r>
    </w:p>
    <w:p w:rsidR="00693693" w:rsidRPr="006F6F7E" w:rsidRDefault="00693693" w:rsidP="00077985">
      <w:pPr>
        <w:pStyle w:val="rvps6"/>
        <w:ind w:firstLine="709"/>
        <w:rPr>
          <w:b/>
        </w:rPr>
      </w:pPr>
      <w:r w:rsidRPr="006F6F7E">
        <w:rPr>
          <w:rStyle w:val="rvts77"/>
          <w:b/>
          <w:iCs/>
          <w:color w:val="auto"/>
        </w:rPr>
        <w:t>Контрольные вопросы по теме:</w:t>
      </w:r>
    </w:p>
    <w:p w:rsidR="00693693" w:rsidRPr="006F6F7E" w:rsidRDefault="00693693" w:rsidP="00077985">
      <w:pPr>
        <w:pStyle w:val="rvps2"/>
        <w:ind w:firstLine="709"/>
      </w:pPr>
      <w:r w:rsidRPr="006F6F7E">
        <w:rPr>
          <w:rStyle w:val="rvts72"/>
          <w:color w:val="auto"/>
        </w:rPr>
        <w:t>1.</w:t>
      </w:r>
      <w:r w:rsidRPr="006F6F7E">
        <w:rPr>
          <w:rStyle w:val="rvts78"/>
          <w:color w:val="auto"/>
        </w:rPr>
        <w:t> </w:t>
      </w:r>
      <w:r w:rsidRPr="006F6F7E">
        <w:rPr>
          <w:rStyle w:val="rvts72"/>
          <w:color w:val="auto"/>
        </w:rPr>
        <w:t>Опишите взаимосвязь и взаимовлияние издержек и цены.</w:t>
      </w:r>
    </w:p>
    <w:p w:rsidR="00693693" w:rsidRPr="006F6F7E" w:rsidRDefault="00693693" w:rsidP="00077985">
      <w:pPr>
        <w:pStyle w:val="rvps2"/>
        <w:ind w:firstLine="709"/>
      </w:pPr>
      <w:r w:rsidRPr="006F6F7E">
        <w:rPr>
          <w:rStyle w:val="rvts72"/>
          <w:color w:val="auto"/>
        </w:rPr>
        <w:t>2.</w:t>
      </w:r>
      <w:r w:rsidRPr="006F6F7E">
        <w:rPr>
          <w:rStyle w:val="rvts78"/>
          <w:color w:val="auto"/>
        </w:rPr>
        <w:t> </w:t>
      </w:r>
      <w:r w:rsidRPr="006F6F7E">
        <w:rPr>
          <w:rStyle w:val="rvts72"/>
          <w:color w:val="auto"/>
        </w:rPr>
        <w:t>Каковы особенности формирования себестоимости в условиях рынка?</w:t>
      </w:r>
    </w:p>
    <w:p w:rsidR="00693693" w:rsidRPr="006F6F7E" w:rsidRDefault="00693693" w:rsidP="00077985">
      <w:pPr>
        <w:pStyle w:val="rvps2"/>
        <w:ind w:firstLine="709"/>
      </w:pPr>
      <w:r w:rsidRPr="006F6F7E">
        <w:rPr>
          <w:rStyle w:val="rvts72"/>
          <w:color w:val="auto"/>
        </w:rPr>
        <w:t>3.Опишите способы группировки затрат, включаемых в себестоимость.</w:t>
      </w:r>
    </w:p>
    <w:p w:rsidR="00693693" w:rsidRPr="006F6F7E" w:rsidRDefault="00693693" w:rsidP="00077985">
      <w:pPr>
        <w:pStyle w:val="rvps2"/>
        <w:ind w:firstLine="709"/>
      </w:pPr>
      <w:r w:rsidRPr="006F6F7E">
        <w:rPr>
          <w:rStyle w:val="rvts72"/>
          <w:color w:val="auto"/>
        </w:rPr>
        <w:t>4.Виды издержек для целей ценообразования.</w:t>
      </w:r>
    </w:p>
    <w:p w:rsidR="00693693" w:rsidRPr="006F6F7E" w:rsidRDefault="00693693" w:rsidP="00077985">
      <w:pPr>
        <w:pStyle w:val="rvps2"/>
        <w:ind w:firstLine="709"/>
      </w:pPr>
      <w:r w:rsidRPr="006F6F7E">
        <w:rPr>
          <w:rStyle w:val="rvts72"/>
          <w:color w:val="auto"/>
        </w:rPr>
        <w:t>5.Опишите методы калькулирования себестоимости.</w:t>
      </w:r>
    </w:p>
    <w:p w:rsidR="00693693" w:rsidRPr="006F6F7E" w:rsidRDefault="00693693" w:rsidP="00077985">
      <w:pPr>
        <w:pStyle w:val="rvps2"/>
        <w:ind w:firstLine="709"/>
      </w:pPr>
      <w:r w:rsidRPr="006F6F7E">
        <w:rPr>
          <w:rStyle w:val="rvts72"/>
          <w:color w:val="auto"/>
        </w:rPr>
        <w:t>6.Охарактеризуйте особенности формирования прибыли в условиях рынка.</w:t>
      </w:r>
    </w:p>
    <w:p w:rsidR="00693693" w:rsidRPr="006F6F7E" w:rsidRDefault="00693693" w:rsidP="00077985">
      <w:pPr>
        <w:pStyle w:val="rvps2"/>
        <w:ind w:firstLine="709"/>
      </w:pPr>
      <w:r w:rsidRPr="006F6F7E">
        <w:rPr>
          <w:rStyle w:val="rvts72"/>
          <w:color w:val="auto"/>
        </w:rPr>
        <w:t>7.</w:t>
      </w:r>
      <w:r w:rsidRPr="006F6F7E">
        <w:rPr>
          <w:rStyle w:val="rvts78"/>
          <w:color w:val="auto"/>
        </w:rPr>
        <w:t> </w:t>
      </w:r>
      <w:r w:rsidRPr="006F6F7E">
        <w:rPr>
          <w:rStyle w:val="rvts72"/>
          <w:color w:val="auto"/>
        </w:rPr>
        <w:t>Как рассчитываются показатели рентабельности предприятия (фирмы)?</w:t>
      </w:r>
    </w:p>
    <w:p w:rsidR="00693693" w:rsidRPr="006F6F7E" w:rsidRDefault="00693693" w:rsidP="006F6F7E">
      <w:pPr>
        <w:pStyle w:val="rvps2"/>
        <w:tabs>
          <w:tab w:val="left" w:pos="1934"/>
          <w:tab w:val="left" w:pos="8054"/>
        </w:tabs>
        <w:rPr>
          <w:i/>
        </w:rPr>
      </w:pPr>
      <w:r w:rsidRPr="006F6F7E">
        <w:rPr>
          <w:rStyle w:val="rvts69"/>
          <w:i/>
        </w:rPr>
        <w:t>Тема 7.</w:t>
      </w:r>
      <w:r w:rsidRPr="006F6F7E">
        <w:rPr>
          <w:rStyle w:val="rvts72"/>
          <w:i/>
          <w:color w:val="auto"/>
        </w:rPr>
        <w:t>Ценовая политика организации в условиях рынка</w:t>
      </w:r>
    </w:p>
    <w:p w:rsidR="00693693" w:rsidRPr="006F6F7E" w:rsidRDefault="00693693" w:rsidP="00077985">
      <w:pPr>
        <w:pStyle w:val="rvps6"/>
        <w:ind w:firstLine="709"/>
        <w:rPr>
          <w:b/>
        </w:rPr>
      </w:pPr>
      <w:r w:rsidRPr="006F6F7E">
        <w:rPr>
          <w:rStyle w:val="rvts77"/>
          <w:b/>
          <w:iCs/>
          <w:color w:val="auto"/>
        </w:rPr>
        <w:t>Контрольные вопросы по теме:</w:t>
      </w:r>
    </w:p>
    <w:p w:rsidR="00693693" w:rsidRPr="006F6F7E" w:rsidRDefault="00693693" w:rsidP="00077985">
      <w:pPr>
        <w:pStyle w:val="rvps6"/>
        <w:ind w:firstLine="709"/>
      </w:pPr>
      <w:r w:rsidRPr="006F6F7E">
        <w:rPr>
          <w:rStyle w:val="rvts72"/>
          <w:color w:val="auto"/>
        </w:rPr>
        <w:t>1.</w:t>
      </w:r>
      <w:r w:rsidRPr="006F6F7E">
        <w:rPr>
          <w:rStyle w:val="rvts76"/>
          <w:color w:val="auto"/>
        </w:rPr>
        <w:t>Ценовая политика как элемент общей стратегии фирмы.</w:t>
      </w:r>
    </w:p>
    <w:p w:rsidR="00693693" w:rsidRPr="006F6F7E" w:rsidRDefault="00693693" w:rsidP="00077985">
      <w:pPr>
        <w:pStyle w:val="rvps6"/>
        <w:ind w:firstLine="709"/>
      </w:pPr>
      <w:r w:rsidRPr="006F6F7E">
        <w:rPr>
          <w:rStyle w:val="rvts72"/>
          <w:color w:val="auto"/>
        </w:rPr>
        <w:t>2.</w:t>
      </w:r>
      <w:r w:rsidRPr="006F6F7E">
        <w:rPr>
          <w:rStyle w:val="rvts76"/>
          <w:color w:val="auto"/>
        </w:rPr>
        <w:t>Стратегические и тактические аспекты ценовой политики.</w:t>
      </w:r>
    </w:p>
    <w:p w:rsidR="00693693" w:rsidRPr="006F6F7E" w:rsidRDefault="00693693" w:rsidP="00077985">
      <w:pPr>
        <w:pStyle w:val="rvps6"/>
        <w:ind w:firstLine="709"/>
      </w:pPr>
      <w:r w:rsidRPr="006F6F7E">
        <w:rPr>
          <w:rStyle w:val="rvts72"/>
          <w:color w:val="auto"/>
        </w:rPr>
        <w:t>3.</w:t>
      </w:r>
      <w:r w:rsidRPr="006F6F7E">
        <w:rPr>
          <w:rStyle w:val="rvts76"/>
          <w:color w:val="auto"/>
        </w:rPr>
        <w:t>Опишите основные ценовые стратегии.</w:t>
      </w:r>
    </w:p>
    <w:p w:rsidR="00693693" w:rsidRPr="006F6F7E" w:rsidRDefault="00693693" w:rsidP="00077985">
      <w:pPr>
        <w:pStyle w:val="rvps6"/>
        <w:ind w:firstLine="709"/>
      </w:pPr>
      <w:r w:rsidRPr="006F6F7E">
        <w:rPr>
          <w:rStyle w:val="rvts72"/>
          <w:color w:val="auto"/>
        </w:rPr>
        <w:t>4.</w:t>
      </w:r>
      <w:r w:rsidRPr="006F6F7E">
        <w:rPr>
          <w:rStyle w:val="rvts76"/>
          <w:color w:val="auto"/>
        </w:rPr>
        <w:t>От чего зависит выбор ценовой стратегии?</w:t>
      </w:r>
    </w:p>
    <w:p w:rsidR="00693693" w:rsidRPr="006F6F7E" w:rsidRDefault="00693693" w:rsidP="00077985">
      <w:pPr>
        <w:pStyle w:val="rvps6"/>
        <w:ind w:firstLine="709"/>
      </w:pPr>
      <w:r w:rsidRPr="006F6F7E">
        <w:rPr>
          <w:rStyle w:val="rvts72"/>
          <w:color w:val="auto"/>
        </w:rPr>
        <w:t>5.</w:t>
      </w:r>
      <w:r w:rsidRPr="006F6F7E">
        <w:rPr>
          <w:rStyle w:val="rvts76"/>
          <w:color w:val="auto"/>
        </w:rPr>
        <w:t>Перечислите и кратко охарактеризуйте формы ценовой политики.</w:t>
      </w:r>
    </w:p>
    <w:p w:rsidR="00693693" w:rsidRPr="006F6F7E" w:rsidRDefault="00693693" w:rsidP="00077985">
      <w:pPr>
        <w:pStyle w:val="rvps6"/>
        <w:ind w:firstLine="709"/>
      </w:pPr>
      <w:r w:rsidRPr="006F6F7E">
        <w:rPr>
          <w:rStyle w:val="rvts72"/>
          <w:color w:val="auto"/>
        </w:rPr>
        <w:t>6.</w:t>
      </w:r>
      <w:r w:rsidRPr="006F6F7E">
        <w:rPr>
          <w:rStyle w:val="rvts76"/>
          <w:color w:val="auto"/>
        </w:rPr>
        <w:t>Стадии в «жизненном цикле» товара и цены.</w:t>
      </w:r>
    </w:p>
    <w:p w:rsidR="00693693" w:rsidRPr="006F6F7E" w:rsidRDefault="00693693" w:rsidP="00077985">
      <w:pPr>
        <w:pStyle w:val="rvps6"/>
        <w:ind w:firstLine="709"/>
      </w:pPr>
      <w:r w:rsidRPr="006F6F7E">
        <w:rPr>
          <w:rStyle w:val="rvts72"/>
          <w:color w:val="auto"/>
        </w:rPr>
        <w:t>7.</w:t>
      </w:r>
      <w:r w:rsidRPr="006F6F7E">
        <w:rPr>
          <w:rStyle w:val="rvts76"/>
          <w:color w:val="auto"/>
        </w:rPr>
        <w:t>Какие виды отклонений фирмы от ценовой политики Вы можете назвать?</w:t>
      </w:r>
    </w:p>
    <w:p w:rsidR="00693693" w:rsidRPr="006F6F7E" w:rsidRDefault="00693693" w:rsidP="006F6F7E">
      <w:pPr>
        <w:pStyle w:val="rvps2"/>
        <w:tabs>
          <w:tab w:val="left" w:pos="1934"/>
          <w:tab w:val="left" w:pos="8054"/>
        </w:tabs>
        <w:rPr>
          <w:rStyle w:val="rvts72"/>
          <w:i/>
          <w:color w:val="auto"/>
        </w:rPr>
      </w:pPr>
      <w:r w:rsidRPr="006F6F7E">
        <w:rPr>
          <w:rStyle w:val="rvts69"/>
          <w:i/>
        </w:rPr>
        <w:t>Тема 8.</w:t>
      </w:r>
      <w:r w:rsidRPr="006F6F7E">
        <w:rPr>
          <w:rStyle w:val="rvts72"/>
          <w:i/>
          <w:color w:val="auto"/>
        </w:rPr>
        <w:t>Государственное регулирование цен в условиях рыночных отношений</w:t>
      </w:r>
    </w:p>
    <w:p w:rsidR="00693693" w:rsidRPr="006F6F7E" w:rsidRDefault="00693693" w:rsidP="006F6F7E">
      <w:pPr>
        <w:pStyle w:val="rvps6"/>
        <w:ind w:firstLine="709"/>
      </w:pPr>
      <w:r w:rsidRPr="006F6F7E">
        <w:rPr>
          <w:rStyle w:val="rvts75"/>
          <w:b/>
          <w:iCs/>
          <w:color w:val="auto"/>
        </w:rPr>
        <w:t>Задание:</w:t>
      </w:r>
      <w:r w:rsidRPr="006F6F7E">
        <w:rPr>
          <w:rStyle w:val="rvts72"/>
          <w:color w:val="auto"/>
        </w:rPr>
        <w:t>  законспектировать в рабочей тетради косвенные методы государственного регулирования цен.</w:t>
      </w:r>
    </w:p>
    <w:p w:rsidR="00693693" w:rsidRPr="006F6F7E" w:rsidRDefault="00693693" w:rsidP="00077985">
      <w:pPr>
        <w:pStyle w:val="rvps2"/>
        <w:ind w:firstLine="709"/>
        <w:rPr>
          <w:b/>
        </w:rPr>
      </w:pPr>
      <w:r w:rsidRPr="006F6F7E">
        <w:rPr>
          <w:rStyle w:val="rvts75"/>
          <w:b/>
          <w:iCs/>
          <w:color w:val="auto"/>
        </w:rPr>
        <w:t>Вопросы для самопроверки и контроля</w:t>
      </w:r>
      <w:r w:rsidRPr="006F6F7E">
        <w:rPr>
          <w:rStyle w:val="rvts81"/>
          <w:b/>
          <w:i/>
          <w:color w:val="auto"/>
          <w:u w:val="none"/>
        </w:rPr>
        <w:t>:</w:t>
      </w:r>
    </w:p>
    <w:p w:rsidR="00693693" w:rsidRPr="006F6F7E" w:rsidRDefault="00693693" w:rsidP="00077985">
      <w:pPr>
        <w:pStyle w:val="rvps2"/>
        <w:ind w:firstLine="709"/>
      </w:pPr>
      <w:r w:rsidRPr="006F6F7E">
        <w:rPr>
          <w:rStyle w:val="rvts72"/>
          <w:color w:val="auto"/>
        </w:rPr>
        <w:t>1.В чем состоит сущность государственного регулирования цен в условиях рыночных отношений?</w:t>
      </w:r>
    </w:p>
    <w:p w:rsidR="00693693" w:rsidRPr="006F6F7E" w:rsidRDefault="00693693" w:rsidP="00077985">
      <w:pPr>
        <w:pStyle w:val="rvps2"/>
        <w:ind w:firstLine="709"/>
      </w:pPr>
      <w:r w:rsidRPr="006F6F7E">
        <w:rPr>
          <w:rStyle w:val="rvts72"/>
          <w:color w:val="auto"/>
        </w:rPr>
        <w:t>2.Каковы цели и задачи государственного регулирования цен?</w:t>
      </w:r>
    </w:p>
    <w:p w:rsidR="00693693" w:rsidRPr="006F6F7E" w:rsidRDefault="00693693" w:rsidP="00077985">
      <w:pPr>
        <w:pStyle w:val="rvps2"/>
        <w:ind w:firstLine="709"/>
      </w:pPr>
      <w:r w:rsidRPr="006F6F7E">
        <w:rPr>
          <w:rStyle w:val="rvts72"/>
          <w:color w:val="auto"/>
        </w:rPr>
        <w:t>3.Прямые методы государственного регулирования цен.</w:t>
      </w:r>
    </w:p>
    <w:p w:rsidR="00693693" w:rsidRPr="006F6F7E" w:rsidRDefault="00693693" w:rsidP="00077985">
      <w:pPr>
        <w:pStyle w:val="rvps2"/>
        <w:ind w:firstLine="709"/>
      </w:pPr>
      <w:r w:rsidRPr="006F6F7E">
        <w:rPr>
          <w:rStyle w:val="rvts72"/>
          <w:color w:val="auto"/>
        </w:rPr>
        <w:t>4.Косвенные методы государственного регулирования цен.</w:t>
      </w:r>
    </w:p>
    <w:p w:rsidR="00693693" w:rsidRPr="00BD197F" w:rsidRDefault="00693693" w:rsidP="00752029">
      <w:pPr>
        <w:pStyle w:val="rvps2"/>
        <w:tabs>
          <w:tab w:val="left" w:pos="1934"/>
          <w:tab w:val="left" w:pos="8054"/>
        </w:tabs>
      </w:pPr>
      <w:r w:rsidRPr="00BD197F">
        <w:rPr>
          <w:rStyle w:val="rvts11"/>
        </w:rPr>
        <w:t> </w:t>
      </w:r>
    </w:p>
    <w:p w:rsidR="00693693" w:rsidRPr="00BD197F" w:rsidRDefault="00693693" w:rsidP="00D63662">
      <w:pPr>
        <w:keepNext/>
        <w:rPr>
          <w:i/>
        </w:rPr>
      </w:pPr>
      <w:bookmarkStart w:id="10" w:name="_Toc398213649"/>
      <w:bookmarkEnd w:id="10"/>
      <w:r w:rsidRPr="00BD197F">
        <w:rPr>
          <w:rStyle w:val="rvts84"/>
          <w:bCs w:val="0"/>
          <w:i w:val="0"/>
          <w:iCs/>
        </w:rPr>
        <w:t xml:space="preserve">                            3. Методические рекомендации по написанию контрольных работ</w:t>
      </w:r>
    </w:p>
    <w:p w:rsidR="00693693" w:rsidRPr="001869C2" w:rsidRDefault="00693693" w:rsidP="00077985">
      <w:pPr>
        <w:pStyle w:val="rvps6"/>
        <w:ind w:firstLine="709"/>
      </w:pPr>
      <w:r w:rsidRPr="001869C2">
        <w:rPr>
          <w:rStyle w:val="rvts11"/>
        </w:rPr>
        <w:t>Выполнение контрольной работы является текущей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693693" w:rsidRPr="001869C2" w:rsidRDefault="00693693" w:rsidP="00077985">
      <w:pPr>
        <w:pStyle w:val="rvps6"/>
        <w:ind w:firstLine="709"/>
      </w:pPr>
      <w:r w:rsidRPr="001869C2">
        <w:rPr>
          <w:rStyle w:val="rvts11"/>
        </w:rP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693693" w:rsidRPr="001869C2" w:rsidRDefault="00693693" w:rsidP="00077985">
      <w:pPr>
        <w:pStyle w:val="rvps7"/>
        <w:ind w:firstLine="709"/>
      </w:pPr>
      <w:r w:rsidRPr="001869C2">
        <w:rPr>
          <w:rStyle w:val="rvts11"/>
        </w:rP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693693" w:rsidRPr="001869C2" w:rsidRDefault="00693693" w:rsidP="00077985">
      <w:pPr>
        <w:pStyle w:val="rvps3"/>
        <w:ind w:firstLine="709"/>
      </w:pPr>
      <w:r w:rsidRPr="001869C2">
        <w:rPr>
          <w:rStyle w:val="rvts85"/>
          <w:color w:val="auto"/>
        </w:rPr>
        <w:t>Структура контрольной работы</w:t>
      </w:r>
    </w:p>
    <w:p w:rsidR="00693693" w:rsidRPr="001869C2" w:rsidRDefault="00693693" w:rsidP="00077985">
      <w:pPr>
        <w:pStyle w:val="rvps2"/>
        <w:ind w:firstLine="709"/>
      </w:pPr>
      <w:r w:rsidRPr="001869C2">
        <w:rPr>
          <w:rStyle w:val="rvts86"/>
          <w:color w:val="auto"/>
        </w:rPr>
        <w:t>-   </w:t>
      </w:r>
      <w:r w:rsidRPr="001869C2">
        <w:rPr>
          <w:rStyle w:val="rvts85"/>
          <w:color w:val="auto"/>
        </w:rPr>
        <w:t>введение;</w:t>
      </w:r>
    </w:p>
    <w:p w:rsidR="00693693" w:rsidRPr="001869C2" w:rsidRDefault="00693693" w:rsidP="00077985">
      <w:pPr>
        <w:pStyle w:val="rvps2"/>
        <w:ind w:firstLine="709"/>
      </w:pPr>
      <w:r w:rsidRPr="001869C2">
        <w:rPr>
          <w:rStyle w:val="rvts86"/>
          <w:color w:val="auto"/>
        </w:rPr>
        <w:t>-   </w:t>
      </w:r>
      <w:r w:rsidRPr="001869C2">
        <w:rPr>
          <w:rStyle w:val="rvts85"/>
          <w:color w:val="auto"/>
        </w:rPr>
        <w:t>основная часть;</w:t>
      </w:r>
    </w:p>
    <w:p w:rsidR="00693693" w:rsidRPr="001869C2" w:rsidRDefault="00693693" w:rsidP="00077985">
      <w:pPr>
        <w:pStyle w:val="rvps2"/>
        <w:ind w:firstLine="709"/>
      </w:pPr>
      <w:r w:rsidRPr="001869C2">
        <w:rPr>
          <w:rStyle w:val="rvts85"/>
          <w:color w:val="auto"/>
        </w:rPr>
        <w:t>-   заключение;</w:t>
      </w:r>
    </w:p>
    <w:p w:rsidR="00693693" w:rsidRPr="001869C2" w:rsidRDefault="00693693" w:rsidP="00077985">
      <w:pPr>
        <w:pStyle w:val="rvps2"/>
        <w:ind w:firstLine="709"/>
      </w:pPr>
      <w:r w:rsidRPr="001869C2">
        <w:rPr>
          <w:rStyle w:val="rvts86"/>
          <w:color w:val="auto"/>
        </w:rPr>
        <w:t>-   </w:t>
      </w:r>
      <w:r w:rsidRPr="001869C2">
        <w:rPr>
          <w:rStyle w:val="rvts85"/>
          <w:color w:val="auto"/>
        </w:rPr>
        <w:t>список использованных источников</w:t>
      </w:r>
      <w:r w:rsidRPr="001869C2">
        <w:rPr>
          <w:rStyle w:val="rvts86"/>
          <w:color w:val="auto"/>
        </w:rPr>
        <w:t>.</w:t>
      </w:r>
    </w:p>
    <w:p w:rsidR="00693693" w:rsidRPr="001869C2" w:rsidRDefault="00693693" w:rsidP="00077985">
      <w:pPr>
        <w:pStyle w:val="rvps6"/>
        <w:ind w:firstLine="709"/>
      </w:pPr>
      <w:r w:rsidRPr="001869C2">
        <w:rPr>
          <w:rStyle w:val="rvts86"/>
          <w:color w:val="auto"/>
        </w:rPr>
        <w:t>При написании контрольной работы студент должен использовать как минимум 5 источников, все они должны быть указаны в списке литературы, который имеет сплошную нумерацию и формируется следующим образом: на первом месте находятся нормативно-правовые акты, построенные в соответствии с их юридической силой; второе место занимают научные и учебные издания, расположенные по алфавиту; на третьем месте – материалы периодических изданий (журналов, газет), расположенные по алфавиту.</w:t>
      </w:r>
    </w:p>
    <w:p w:rsidR="00693693" w:rsidRPr="001869C2" w:rsidRDefault="00693693" w:rsidP="00077985">
      <w:pPr>
        <w:pStyle w:val="rvps6"/>
        <w:ind w:firstLine="709"/>
      </w:pPr>
      <w:r w:rsidRPr="001869C2">
        <w:rPr>
          <w:rStyle w:val="rvts86"/>
          <w:color w:val="auto"/>
        </w:rPr>
        <w:t>К литературным источникам предъявляется еще одно требование – они не должны быть старше 3 лет с момента написания контрольной работы. </w:t>
      </w:r>
    </w:p>
    <w:p w:rsidR="00693693" w:rsidRPr="001869C2" w:rsidRDefault="00693693" w:rsidP="00077985">
      <w:pPr>
        <w:pStyle w:val="rvps6"/>
        <w:ind w:firstLine="709"/>
      </w:pPr>
      <w:r w:rsidRPr="001869C2">
        <w:rPr>
          <w:rStyle w:val="rvts86"/>
          <w:color w:val="auto"/>
        </w:rPr>
        <w:t>- </w:t>
      </w:r>
      <w:r w:rsidRPr="001869C2">
        <w:rPr>
          <w:rStyle w:val="rvts85"/>
          <w:color w:val="auto"/>
        </w:rPr>
        <w:t>приложения.</w:t>
      </w:r>
    </w:p>
    <w:p w:rsidR="00693693" w:rsidRDefault="00693693" w:rsidP="00077985">
      <w:pPr>
        <w:pStyle w:val="rvps6"/>
        <w:ind w:firstLine="709"/>
        <w:rPr>
          <w:rStyle w:val="rvts86"/>
          <w:color w:val="auto"/>
        </w:rPr>
      </w:pPr>
      <w:r w:rsidRPr="001869C2">
        <w:rPr>
          <w:rStyle w:val="rvts86"/>
          <w:color w:val="auto"/>
        </w:rPr>
        <w:t>Цифровой материал может быть оформлен в виде таблиц, которые в обязательном порядке нумеруются.</w:t>
      </w:r>
    </w:p>
    <w:p w:rsidR="00693693" w:rsidRPr="001869C2" w:rsidRDefault="00693693" w:rsidP="00F74E50">
      <w:pPr>
        <w:pStyle w:val="rvps3"/>
      </w:pPr>
      <w:r w:rsidRPr="001869C2">
        <w:rPr>
          <w:rStyle w:val="rvts87"/>
          <w:color w:val="auto"/>
        </w:rPr>
        <w:t>Тематика контрольных работ</w:t>
      </w:r>
    </w:p>
    <w:p w:rsidR="00693693" w:rsidRPr="001869C2" w:rsidRDefault="00693693" w:rsidP="00F74E50">
      <w:pPr>
        <w:numPr>
          <w:ilvl w:val="0"/>
          <w:numId w:val="14"/>
        </w:numPr>
        <w:ind w:left="900" w:firstLine="0"/>
        <w:jc w:val="both"/>
      </w:pPr>
      <w:r w:rsidRPr="001869C2">
        <w:rPr>
          <w:rStyle w:val="rvts11"/>
        </w:rPr>
        <w:t>Роль и значение цен и ценообразования.</w:t>
      </w:r>
    </w:p>
    <w:p w:rsidR="00693693" w:rsidRPr="001869C2" w:rsidRDefault="00693693" w:rsidP="00F74E50">
      <w:pPr>
        <w:numPr>
          <w:ilvl w:val="0"/>
          <w:numId w:val="14"/>
        </w:numPr>
        <w:ind w:left="900" w:firstLine="0"/>
        <w:jc w:val="both"/>
      </w:pPr>
      <w:r w:rsidRPr="001869C2">
        <w:rPr>
          <w:rStyle w:val="rvts11"/>
        </w:rPr>
        <w:t>Сущность цены. Функции цен в рыночной экономике.</w:t>
      </w:r>
    </w:p>
    <w:p w:rsidR="00693693" w:rsidRPr="001869C2" w:rsidRDefault="00693693" w:rsidP="00F74E50">
      <w:pPr>
        <w:numPr>
          <w:ilvl w:val="0"/>
          <w:numId w:val="14"/>
        </w:numPr>
        <w:ind w:left="900" w:firstLine="0"/>
        <w:jc w:val="both"/>
      </w:pPr>
      <w:r w:rsidRPr="001869C2">
        <w:rPr>
          <w:rStyle w:val="rvts11"/>
        </w:rPr>
        <w:t>Взаимосвязь цен с основными экономическими законами.</w:t>
      </w:r>
    </w:p>
    <w:p w:rsidR="00693693" w:rsidRPr="001869C2" w:rsidRDefault="00693693" w:rsidP="00F74E50">
      <w:pPr>
        <w:numPr>
          <w:ilvl w:val="0"/>
          <w:numId w:val="14"/>
        </w:numPr>
        <w:ind w:left="900" w:firstLine="0"/>
        <w:jc w:val="both"/>
      </w:pPr>
      <w:r w:rsidRPr="001869C2">
        <w:rPr>
          <w:rStyle w:val="rvts11"/>
        </w:rPr>
        <w:t>Основные ценообразующие факторы.</w:t>
      </w:r>
    </w:p>
    <w:p w:rsidR="00693693" w:rsidRPr="001869C2" w:rsidRDefault="00693693" w:rsidP="00F74E50">
      <w:pPr>
        <w:numPr>
          <w:ilvl w:val="0"/>
          <w:numId w:val="14"/>
        </w:numPr>
        <w:ind w:left="900" w:firstLine="0"/>
        <w:jc w:val="both"/>
      </w:pPr>
      <w:r w:rsidRPr="001869C2">
        <w:rPr>
          <w:rStyle w:val="rvts11"/>
        </w:rPr>
        <w:t>Субъекты и объекты ценообразования.</w:t>
      </w:r>
    </w:p>
    <w:p w:rsidR="00693693" w:rsidRPr="001869C2" w:rsidRDefault="00693693" w:rsidP="00F74E50">
      <w:pPr>
        <w:numPr>
          <w:ilvl w:val="0"/>
          <w:numId w:val="14"/>
        </w:numPr>
        <w:ind w:left="900" w:firstLine="0"/>
        <w:jc w:val="both"/>
      </w:pPr>
      <w:r w:rsidRPr="001869C2">
        <w:rPr>
          <w:rStyle w:val="rvts11"/>
        </w:rPr>
        <w:t>Цели фирмы и их отражение в политике ценообразования.</w:t>
      </w:r>
    </w:p>
    <w:p w:rsidR="00693693" w:rsidRPr="001869C2" w:rsidRDefault="00693693" w:rsidP="00F74E50">
      <w:pPr>
        <w:numPr>
          <w:ilvl w:val="0"/>
          <w:numId w:val="14"/>
        </w:numPr>
        <w:ind w:left="900" w:firstLine="0"/>
        <w:jc w:val="both"/>
      </w:pPr>
      <w:r w:rsidRPr="001869C2">
        <w:rPr>
          <w:rStyle w:val="rvts11"/>
        </w:rPr>
        <w:t>Затратный подход к ценообразованию и порождаемые им проблемы.</w:t>
      </w:r>
    </w:p>
    <w:p w:rsidR="00693693" w:rsidRPr="001869C2" w:rsidRDefault="00693693" w:rsidP="00F74E50">
      <w:pPr>
        <w:numPr>
          <w:ilvl w:val="0"/>
          <w:numId w:val="14"/>
        </w:numPr>
        <w:ind w:left="900" w:firstLine="0"/>
        <w:jc w:val="both"/>
      </w:pPr>
      <w:r w:rsidRPr="001869C2">
        <w:rPr>
          <w:rStyle w:val="rvts11"/>
        </w:rPr>
        <w:t>Ценностной подход к ценообразованию, ошибки в его использовании.</w:t>
      </w:r>
    </w:p>
    <w:p w:rsidR="00693693" w:rsidRPr="001869C2" w:rsidRDefault="00693693" w:rsidP="00F74E50">
      <w:pPr>
        <w:numPr>
          <w:ilvl w:val="0"/>
          <w:numId w:val="14"/>
        </w:numPr>
        <w:ind w:left="900" w:firstLine="0"/>
        <w:jc w:val="both"/>
      </w:pPr>
      <w:r w:rsidRPr="001869C2">
        <w:rPr>
          <w:rStyle w:val="rvts11"/>
        </w:rPr>
        <w:t>Экономическая ценность товара; процедура ее определения.</w:t>
      </w:r>
    </w:p>
    <w:p w:rsidR="00693693" w:rsidRPr="001869C2" w:rsidRDefault="00693693" w:rsidP="00F74E50">
      <w:pPr>
        <w:numPr>
          <w:ilvl w:val="0"/>
          <w:numId w:val="14"/>
        </w:numPr>
        <w:ind w:left="900" w:firstLine="0"/>
        <w:jc w:val="both"/>
      </w:pPr>
      <w:r w:rsidRPr="001869C2">
        <w:rPr>
          <w:rStyle w:val="rvts11"/>
        </w:rPr>
        <w:t>Факторы, определяющие чувствительность покупателей к уровням цен.</w:t>
      </w:r>
    </w:p>
    <w:p w:rsidR="00693693" w:rsidRPr="001869C2" w:rsidRDefault="00693693" w:rsidP="00F74E50">
      <w:pPr>
        <w:numPr>
          <w:ilvl w:val="0"/>
          <w:numId w:val="14"/>
        </w:numPr>
        <w:ind w:left="900" w:firstLine="0"/>
        <w:jc w:val="both"/>
      </w:pPr>
      <w:r w:rsidRPr="001869C2">
        <w:rPr>
          <w:rStyle w:val="rvts11"/>
        </w:rPr>
        <w:t>Система цен.</w:t>
      </w:r>
    </w:p>
    <w:p w:rsidR="00693693" w:rsidRPr="001869C2" w:rsidRDefault="00693693" w:rsidP="00F74E50">
      <w:pPr>
        <w:numPr>
          <w:ilvl w:val="0"/>
          <w:numId w:val="14"/>
        </w:numPr>
        <w:ind w:left="900" w:firstLine="0"/>
        <w:jc w:val="both"/>
      </w:pPr>
      <w:r w:rsidRPr="001869C2">
        <w:rPr>
          <w:rStyle w:val="rvts11"/>
        </w:rPr>
        <w:t>Классификация цен по видам во внутренней торговле.</w:t>
      </w:r>
    </w:p>
    <w:p w:rsidR="00693693" w:rsidRPr="001869C2" w:rsidRDefault="00693693" w:rsidP="00F74E50">
      <w:pPr>
        <w:numPr>
          <w:ilvl w:val="0"/>
          <w:numId w:val="14"/>
        </w:numPr>
        <w:ind w:left="900" w:firstLine="0"/>
        <w:jc w:val="both"/>
      </w:pPr>
      <w:r w:rsidRPr="001869C2">
        <w:rPr>
          <w:rStyle w:val="rvts11"/>
        </w:rPr>
        <w:t>Виды цен в зависимости от экономического оборота.</w:t>
      </w:r>
    </w:p>
    <w:p w:rsidR="00693693" w:rsidRPr="001869C2" w:rsidRDefault="00693693" w:rsidP="00F74E50">
      <w:pPr>
        <w:numPr>
          <w:ilvl w:val="0"/>
          <w:numId w:val="14"/>
        </w:numPr>
        <w:ind w:left="900" w:firstLine="0"/>
        <w:jc w:val="both"/>
      </w:pPr>
      <w:r w:rsidRPr="001869C2">
        <w:rPr>
          <w:rStyle w:val="rvts11"/>
        </w:rPr>
        <w:t>Сферы применения различных видов цен. Механизм их взаимодействия. </w:t>
      </w:r>
    </w:p>
    <w:p w:rsidR="00693693" w:rsidRPr="001869C2" w:rsidRDefault="00693693" w:rsidP="00F74E50">
      <w:pPr>
        <w:numPr>
          <w:ilvl w:val="0"/>
          <w:numId w:val="14"/>
        </w:numPr>
        <w:ind w:left="900" w:firstLine="0"/>
        <w:jc w:val="both"/>
      </w:pPr>
      <w:r w:rsidRPr="001869C2">
        <w:rPr>
          <w:rStyle w:val="rvts11"/>
        </w:rPr>
        <w:t>Характеристика основных видов цен: оптовых, закупочных и розничных цен</w:t>
      </w:r>
    </w:p>
    <w:p w:rsidR="00693693" w:rsidRPr="001869C2" w:rsidRDefault="00693693" w:rsidP="00F74E50">
      <w:pPr>
        <w:numPr>
          <w:ilvl w:val="0"/>
          <w:numId w:val="14"/>
        </w:numPr>
        <w:ind w:left="900" w:firstLine="0"/>
        <w:jc w:val="both"/>
      </w:pPr>
      <w:r w:rsidRPr="001869C2">
        <w:rPr>
          <w:rStyle w:val="rvts11"/>
        </w:rPr>
        <w:t>Тарифы на услуги. </w:t>
      </w:r>
    </w:p>
    <w:p w:rsidR="00693693" w:rsidRPr="001869C2" w:rsidRDefault="00693693" w:rsidP="00F74E50">
      <w:pPr>
        <w:numPr>
          <w:ilvl w:val="0"/>
          <w:numId w:val="14"/>
        </w:numPr>
        <w:ind w:left="900" w:firstLine="0"/>
        <w:jc w:val="both"/>
      </w:pPr>
      <w:r w:rsidRPr="001869C2">
        <w:rPr>
          <w:rStyle w:val="rvts11"/>
        </w:rPr>
        <w:t>Франкирование цен. Дифференциация цен в зависимости от транспортных расходов на внутреннем рынке.</w:t>
      </w:r>
    </w:p>
    <w:p w:rsidR="00693693" w:rsidRPr="001869C2" w:rsidRDefault="00693693" w:rsidP="00F74E50">
      <w:pPr>
        <w:numPr>
          <w:ilvl w:val="0"/>
          <w:numId w:val="14"/>
        </w:numPr>
        <w:ind w:left="900" w:firstLine="0"/>
        <w:jc w:val="both"/>
      </w:pPr>
      <w:r w:rsidRPr="001869C2">
        <w:rPr>
          <w:rStyle w:val="rvts11"/>
        </w:rPr>
        <w:t>Элементы цены. Структура основных видов цен. </w:t>
      </w:r>
    </w:p>
    <w:p w:rsidR="00693693" w:rsidRPr="001869C2" w:rsidRDefault="00693693" w:rsidP="00F74E50">
      <w:pPr>
        <w:numPr>
          <w:ilvl w:val="0"/>
          <w:numId w:val="14"/>
        </w:numPr>
        <w:ind w:left="900" w:firstLine="0"/>
        <w:jc w:val="both"/>
      </w:pPr>
      <w:r w:rsidRPr="001869C2">
        <w:rPr>
          <w:rStyle w:val="rvts11"/>
        </w:rPr>
        <w:t>Роль затрат в обосновании ценовых решений. Себестоимость. </w:t>
      </w:r>
    </w:p>
    <w:p w:rsidR="00693693" w:rsidRPr="001869C2" w:rsidRDefault="00693693" w:rsidP="00F74E50">
      <w:pPr>
        <w:numPr>
          <w:ilvl w:val="0"/>
          <w:numId w:val="14"/>
        </w:numPr>
        <w:ind w:left="900" w:firstLine="0"/>
        <w:jc w:val="both"/>
      </w:pPr>
      <w:r w:rsidRPr="001869C2">
        <w:rPr>
          <w:rStyle w:val="rvts11"/>
        </w:rPr>
        <w:t>Идентификация затрат, существенных для анализа цен. </w:t>
      </w:r>
    </w:p>
    <w:p w:rsidR="00693693" w:rsidRPr="001869C2" w:rsidRDefault="00693693" w:rsidP="00F74E50">
      <w:pPr>
        <w:numPr>
          <w:ilvl w:val="0"/>
          <w:numId w:val="14"/>
        </w:numPr>
        <w:ind w:left="900" w:firstLine="0"/>
        <w:jc w:val="both"/>
      </w:pPr>
      <w:r w:rsidRPr="001869C2">
        <w:rPr>
          <w:rStyle w:val="rvts11"/>
        </w:rPr>
        <w:t>Калькулирование затрат по методу полной себестоимости. </w:t>
      </w:r>
    </w:p>
    <w:p w:rsidR="00693693" w:rsidRPr="001869C2" w:rsidRDefault="00693693" w:rsidP="00F74E50">
      <w:pPr>
        <w:numPr>
          <w:ilvl w:val="0"/>
          <w:numId w:val="14"/>
        </w:numPr>
        <w:ind w:left="900" w:firstLine="0"/>
        <w:jc w:val="both"/>
      </w:pPr>
      <w:r w:rsidRPr="001869C2">
        <w:rPr>
          <w:rStyle w:val="rvts11"/>
        </w:rPr>
        <w:t>Калькулирование затрат по методу сокращенной себестоимости.</w:t>
      </w:r>
    </w:p>
    <w:p w:rsidR="00693693" w:rsidRPr="001869C2" w:rsidRDefault="00693693" w:rsidP="00F74E50">
      <w:pPr>
        <w:numPr>
          <w:ilvl w:val="0"/>
          <w:numId w:val="14"/>
        </w:numPr>
        <w:ind w:left="900" w:firstLine="0"/>
        <w:jc w:val="both"/>
      </w:pPr>
      <w:r w:rsidRPr="001869C2">
        <w:rPr>
          <w:rStyle w:val="rvts11"/>
        </w:rPr>
        <w:t>Калькулирование затрат по методу нормативной себестоимости.</w:t>
      </w:r>
    </w:p>
    <w:p w:rsidR="00693693" w:rsidRPr="001869C2" w:rsidRDefault="00693693" w:rsidP="00F74E50">
      <w:pPr>
        <w:numPr>
          <w:ilvl w:val="0"/>
          <w:numId w:val="14"/>
        </w:numPr>
        <w:ind w:left="900" w:firstLine="0"/>
        <w:jc w:val="both"/>
      </w:pPr>
      <w:r w:rsidRPr="001869C2">
        <w:rPr>
          <w:rStyle w:val="rvts11"/>
        </w:rPr>
        <w:t>Прибыль и показатели рентабельности. Взаимосвязь различных показателей рентабельности.</w:t>
      </w:r>
    </w:p>
    <w:p w:rsidR="00693693" w:rsidRPr="001869C2" w:rsidRDefault="00693693" w:rsidP="00F74E50">
      <w:pPr>
        <w:numPr>
          <w:ilvl w:val="0"/>
          <w:numId w:val="14"/>
        </w:numPr>
        <w:ind w:left="900" w:firstLine="0"/>
        <w:jc w:val="both"/>
      </w:pPr>
      <w:r w:rsidRPr="001869C2">
        <w:rPr>
          <w:rStyle w:val="rvts11"/>
        </w:rPr>
        <w:t>Факторы выбора конкурентной стратегии.</w:t>
      </w:r>
    </w:p>
    <w:p w:rsidR="00693693" w:rsidRPr="001869C2" w:rsidRDefault="00693693" w:rsidP="00F74E50">
      <w:pPr>
        <w:numPr>
          <w:ilvl w:val="0"/>
          <w:numId w:val="14"/>
        </w:numPr>
        <w:ind w:left="900" w:firstLine="0"/>
        <w:jc w:val="both"/>
      </w:pPr>
      <w:r w:rsidRPr="001869C2">
        <w:rPr>
          <w:rStyle w:val="rvts11"/>
        </w:rPr>
        <w:t>Процесс формирования ценовой стратегии.</w:t>
      </w:r>
    </w:p>
    <w:p w:rsidR="00693693" w:rsidRPr="001869C2" w:rsidRDefault="00693693" w:rsidP="00F74E50">
      <w:pPr>
        <w:numPr>
          <w:ilvl w:val="0"/>
          <w:numId w:val="14"/>
        </w:numPr>
        <w:ind w:left="900" w:firstLine="0"/>
        <w:jc w:val="both"/>
      </w:pPr>
      <w:r w:rsidRPr="001869C2">
        <w:rPr>
          <w:rStyle w:val="rvts11"/>
        </w:rPr>
        <w:t>Стратегии дифференцированного ценообразования.</w:t>
      </w:r>
    </w:p>
    <w:p w:rsidR="00693693" w:rsidRPr="001869C2" w:rsidRDefault="00693693" w:rsidP="00F74E50">
      <w:pPr>
        <w:numPr>
          <w:ilvl w:val="0"/>
          <w:numId w:val="14"/>
        </w:numPr>
        <w:ind w:left="900" w:firstLine="0"/>
        <w:jc w:val="both"/>
      </w:pPr>
      <w:r w:rsidRPr="001869C2">
        <w:rPr>
          <w:rStyle w:val="rvts11"/>
        </w:rPr>
        <w:t>Стратегии конкурентного ценообразования.</w:t>
      </w:r>
    </w:p>
    <w:p w:rsidR="00693693" w:rsidRPr="001869C2" w:rsidRDefault="00693693" w:rsidP="00F74E50">
      <w:pPr>
        <w:numPr>
          <w:ilvl w:val="0"/>
          <w:numId w:val="14"/>
        </w:numPr>
        <w:ind w:left="900" w:firstLine="0"/>
        <w:jc w:val="both"/>
      </w:pPr>
      <w:r w:rsidRPr="001869C2">
        <w:rPr>
          <w:rStyle w:val="rvts11"/>
        </w:rPr>
        <w:t>Стратегии ассортиментного ценообразования.</w:t>
      </w:r>
    </w:p>
    <w:p w:rsidR="00693693" w:rsidRPr="001869C2" w:rsidRDefault="00693693" w:rsidP="00F74E50">
      <w:pPr>
        <w:numPr>
          <w:ilvl w:val="0"/>
          <w:numId w:val="14"/>
        </w:numPr>
        <w:ind w:left="900" w:firstLine="0"/>
        <w:jc w:val="both"/>
      </w:pPr>
      <w:r w:rsidRPr="001869C2">
        <w:rPr>
          <w:rStyle w:val="rvts11"/>
        </w:rPr>
        <w:t>Соотношение «цена-качество» в ценах.</w:t>
      </w:r>
    </w:p>
    <w:p w:rsidR="00693693" w:rsidRPr="001869C2" w:rsidRDefault="00693693" w:rsidP="00F74E50">
      <w:pPr>
        <w:numPr>
          <w:ilvl w:val="0"/>
          <w:numId w:val="14"/>
        </w:numPr>
        <w:ind w:left="900" w:firstLine="0"/>
        <w:jc w:val="both"/>
      </w:pPr>
      <w:r w:rsidRPr="001869C2">
        <w:rPr>
          <w:rStyle w:val="rvts11"/>
        </w:rPr>
        <w:t>Оценка спроса для целей ценообразования.</w:t>
      </w:r>
    </w:p>
    <w:p w:rsidR="00693693" w:rsidRPr="001869C2" w:rsidRDefault="00693693" w:rsidP="00F74E50">
      <w:pPr>
        <w:numPr>
          <w:ilvl w:val="0"/>
          <w:numId w:val="14"/>
        </w:numPr>
        <w:ind w:left="900" w:firstLine="0"/>
        <w:jc w:val="both"/>
      </w:pPr>
      <w:r w:rsidRPr="001869C2">
        <w:rPr>
          <w:rStyle w:val="rvts11"/>
        </w:rPr>
        <w:t>Косвенные налоги (НДС, акциз) в структуре цены. Взаимосвязь налогов и цен. </w:t>
      </w:r>
    </w:p>
    <w:p w:rsidR="00693693" w:rsidRPr="001869C2" w:rsidRDefault="00693693" w:rsidP="00F74E50">
      <w:pPr>
        <w:numPr>
          <w:ilvl w:val="0"/>
          <w:numId w:val="14"/>
        </w:numPr>
        <w:ind w:left="900" w:firstLine="0"/>
        <w:jc w:val="both"/>
      </w:pPr>
      <w:r w:rsidRPr="001869C2">
        <w:rPr>
          <w:rStyle w:val="rvts11"/>
        </w:rPr>
        <w:t>Формирование розничной цены на импортные товары с учетом налогов. </w:t>
      </w:r>
    </w:p>
    <w:p w:rsidR="00693693" w:rsidRPr="001869C2" w:rsidRDefault="00693693" w:rsidP="00F74E50">
      <w:pPr>
        <w:numPr>
          <w:ilvl w:val="0"/>
          <w:numId w:val="14"/>
        </w:numPr>
        <w:ind w:left="900" w:firstLine="0"/>
        <w:jc w:val="both"/>
      </w:pPr>
      <w:r w:rsidRPr="001869C2">
        <w:rPr>
          <w:rStyle w:val="rvts11"/>
        </w:rPr>
        <w:t>Снабженческо-сбытовые и торговые надбавки (скидки) как элементы цены. </w:t>
      </w:r>
    </w:p>
    <w:p w:rsidR="00693693" w:rsidRPr="001869C2" w:rsidRDefault="00693693" w:rsidP="00F74E50">
      <w:pPr>
        <w:numPr>
          <w:ilvl w:val="0"/>
          <w:numId w:val="14"/>
        </w:numPr>
        <w:ind w:left="900" w:firstLine="0"/>
        <w:jc w:val="both"/>
      </w:pPr>
      <w:r w:rsidRPr="001869C2">
        <w:rPr>
          <w:rStyle w:val="rvts11"/>
        </w:rPr>
        <w:t>Объективная необходимость государственного регулирования цен в условиях рыночной экономики.</w:t>
      </w:r>
    </w:p>
    <w:p w:rsidR="00693693" w:rsidRPr="001869C2" w:rsidRDefault="00693693" w:rsidP="00F74E50">
      <w:pPr>
        <w:numPr>
          <w:ilvl w:val="0"/>
          <w:numId w:val="14"/>
        </w:numPr>
        <w:ind w:left="900" w:firstLine="0"/>
        <w:jc w:val="both"/>
      </w:pPr>
      <w:r w:rsidRPr="001869C2">
        <w:rPr>
          <w:rStyle w:val="rvts11"/>
        </w:rPr>
        <w:t>Методы прямого и косвенного регулирования цен.</w:t>
      </w:r>
    </w:p>
    <w:p w:rsidR="00693693" w:rsidRPr="00752029" w:rsidRDefault="00693693" w:rsidP="00F74E50">
      <w:pPr>
        <w:pStyle w:val="rvps6"/>
        <w:rPr>
          <w:rStyle w:val="rvts88"/>
          <w:b w:val="0"/>
          <w:color w:val="auto"/>
          <w:sz w:val="24"/>
        </w:rPr>
      </w:pPr>
      <w:r w:rsidRPr="00752029">
        <w:rPr>
          <w:rStyle w:val="rvts88"/>
          <w:b w:val="0"/>
          <w:color w:val="auto"/>
          <w:sz w:val="24"/>
        </w:rPr>
        <w:t>Студенты самостоятельно выбирают одну из тем по желанию.</w:t>
      </w:r>
    </w:p>
    <w:p w:rsidR="00693693" w:rsidRDefault="00693693" w:rsidP="00F74E50">
      <w:pPr>
        <w:pStyle w:val="rvps6"/>
        <w:rPr>
          <w:rStyle w:val="rvts88"/>
          <w:b w:val="0"/>
          <w:color w:val="auto"/>
        </w:rPr>
      </w:pPr>
    </w:p>
    <w:p w:rsidR="00693693" w:rsidRPr="00232912" w:rsidRDefault="00693693" w:rsidP="00752029">
      <w:pPr>
        <w:jc w:val="center"/>
        <w:rPr>
          <w:b/>
        </w:rPr>
      </w:pPr>
      <w:bookmarkStart w:id="11" w:name="_Toc400033004"/>
      <w:r w:rsidRPr="00232912">
        <w:rPr>
          <w:b/>
        </w:rPr>
        <w:t>4. Методические рекомендации по написанию курсовой работ</w:t>
      </w:r>
      <w:bookmarkEnd w:id="11"/>
      <w:r w:rsidRPr="00232912">
        <w:rPr>
          <w:b/>
        </w:rPr>
        <w:t>ы</w:t>
      </w:r>
    </w:p>
    <w:p w:rsidR="00693693" w:rsidRPr="00232912" w:rsidRDefault="00693693" w:rsidP="00D63662">
      <w:pPr>
        <w:jc w:val="both"/>
      </w:pPr>
      <w:r w:rsidRPr="00BD197F">
        <w:t>Курсовая работа учебным планом не предусмотрена.</w:t>
      </w:r>
    </w:p>
    <w:p w:rsidR="00693693" w:rsidRPr="00BD197F" w:rsidRDefault="00693693" w:rsidP="00E67523">
      <w:pPr>
        <w:jc w:val="center"/>
        <w:rPr>
          <w:b/>
          <w:bCs w:val="0"/>
        </w:rPr>
      </w:pPr>
      <w:r>
        <w:rPr>
          <w:b/>
        </w:rPr>
        <w:br w:type="page"/>
      </w:r>
      <w:r w:rsidRPr="00BD197F">
        <w:rPr>
          <w:b/>
          <w:bCs w:val="0"/>
        </w:rPr>
        <w:t>ОЦЕНОЧНЫЕ И МЕТОДИЧЕСКИЕ МАТЕРИАЛЫ</w:t>
      </w:r>
    </w:p>
    <w:p w:rsidR="00693693" w:rsidRPr="00BD197F" w:rsidRDefault="00693693" w:rsidP="00D63662">
      <w:pPr>
        <w:ind w:firstLine="708"/>
        <w:jc w:val="both"/>
      </w:pPr>
      <w:r w:rsidRPr="00BD197F">
        <w:rPr>
          <w:b/>
          <w:bCs w:val="0"/>
        </w:rPr>
        <w:t>Оценочные и методические материалы</w:t>
      </w:r>
      <w:r w:rsidRPr="00BD197F">
        <w:t xml:space="preserve">  включают в себя:</w:t>
      </w:r>
    </w:p>
    <w:p w:rsidR="00693693" w:rsidRPr="00BD197F" w:rsidRDefault="00693693" w:rsidP="00D63662">
      <w:pPr>
        <w:pStyle w:val="ConsPlusNormal"/>
        <w:ind w:firstLine="0"/>
        <w:jc w:val="both"/>
        <w:rPr>
          <w:rFonts w:ascii="Times New Roman" w:hAnsi="Times New Roman" w:cs="Times New Roman"/>
          <w:sz w:val="24"/>
          <w:szCs w:val="24"/>
        </w:rPr>
      </w:pPr>
      <w:r w:rsidRPr="00BD197F">
        <w:rPr>
          <w:rFonts w:ascii="Times New Roman" w:hAnsi="Times New Roman" w:cs="Times New Roman"/>
          <w:sz w:val="24"/>
          <w:szCs w:val="24"/>
        </w:rPr>
        <w:t>- перечень компетенций с указанием этапов их формирования в процессе освоения образовательной программы;</w:t>
      </w:r>
    </w:p>
    <w:p w:rsidR="00693693" w:rsidRPr="00BD197F" w:rsidRDefault="00693693" w:rsidP="00D63662">
      <w:pPr>
        <w:pStyle w:val="ConsPlusNormal"/>
        <w:ind w:firstLine="0"/>
        <w:jc w:val="both"/>
        <w:rPr>
          <w:rFonts w:ascii="Times New Roman" w:hAnsi="Times New Roman" w:cs="Times New Roman"/>
          <w:sz w:val="24"/>
          <w:szCs w:val="24"/>
        </w:rPr>
      </w:pPr>
      <w:r w:rsidRPr="00BD197F">
        <w:rPr>
          <w:rFonts w:ascii="Times New Roman" w:hAnsi="Times New Roman" w:cs="Times New Roman"/>
          <w:sz w:val="24"/>
          <w:szCs w:val="24"/>
        </w:rPr>
        <w:t>- показателей и критериев оценивания компетенций на различных этапах их формирования, описание шкал оценивания;</w:t>
      </w:r>
    </w:p>
    <w:p w:rsidR="00693693" w:rsidRPr="00BD197F" w:rsidRDefault="00693693" w:rsidP="00D63662">
      <w:pPr>
        <w:pStyle w:val="ConsPlusNormal"/>
        <w:ind w:firstLine="0"/>
        <w:jc w:val="both"/>
        <w:rPr>
          <w:rFonts w:ascii="Times New Roman" w:hAnsi="Times New Roman" w:cs="Times New Roman"/>
          <w:sz w:val="24"/>
          <w:szCs w:val="24"/>
        </w:rPr>
      </w:pPr>
      <w:r w:rsidRPr="00BD197F">
        <w:rPr>
          <w:rFonts w:ascii="Times New Roman" w:hAnsi="Times New Roman" w:cs="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693693" w:rsidRPr="00BD197F" w:rsidRDefault="00693693" w:rsidP="00D63662">
      <w:pPr>
        <w:pStyle w:val="ConsPlusNormal"/>
        <w:ind w:firstLine="0"/>
        <w:jc w:val="both"/>
        <w:rPr>
          <w:rFonts w:ascii="Times New Roman" w:hAnsi="Times New Roman" w:cs="Times New Roman"/>
          <w:sz w:val="24"/>
          <w:szCs w:val="24"/>
        </w:rPr>
      </w:pPr>
      <w:r w:rsidRPr="00BD197F">
        <w:rPr>
          <w:rFonts w:ascii="Times New Roman" w:hAnsi="Times New Roman" w:cs="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693693" w:rsidRPr="00BD197F" w:rsidRDefault="00693693" w:rsidP="00D63662">
      <w:pPr>
        <w:ind w:hanging="425"/>
      </w:pPr>
    </w:p>
    <w:p w:rsidR="00693693" w:rsidRPr="00563E15" w:rsidRDefault="00693693" w:rsidP="00D63662">
      <w:pPr>
        <w:numPr>
          <w:ilvl w:val="0"/>
          <w:numId w:val="4"/>
        </w:numPr>
        <w:suppressAutoHyphens/>
        <w:jc w:val="center"/>
        <w:rPr>
          <w:b/>
        </w:rPr>
      </w:pPr>
      <w:r w:rsidRPr="00563E15">
        <w:rPr>
          <w:b/>
        </w:rPr>
        <w:t>Перечень компетенций с указанием этапов их формирования в процессе освоения образовательной программы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01"/>
        <w:gridCol w:w="1276"/>
        <w:gridCol w:w="4111"/>
        <w:gridCol w:w="1701"/>
      </w:tblGrid>
      <w:tr w:rsidR="00693693" w:rsidRPr="00952EFC" w:rsidTr="00E67523">
        <w:trPr>
          <w:trHeight w:val="1380"/>
        </w:trPr>
        <w:tc>
          <w:tcPr>
            <w:tcW w:w="567" w:type="dxa"/>
          </w:tcPr>
          <w:p w:rsidR="00693693" w:rsidRPr="00563E15" w:rsidRDefault="00693693" w:rsidP="004B0073">
            <w:pPr>
              <w:ind w:left="-42" w:right="-108"/>
              <w:jc w:val="center"/>
              <w:rPr>
                <w:b/>
              </w:rPr>
            </w:pPr>
            <w:r w:rsidRPr="00563E15">
              <w:rPr>
                <w:b/>
              </w:rPr>
              <w:t>№</w:t>
            </w:r>
          </w:p>
          <w:p w:rsidR="00693693" w:rsidRPr="00563E15" w:rsidRDefault="00693693" w:rsidP="004B0073">
            <w:pPr>
              <w:ind w:left="-42" w:right="-108"/>
              <w:jc w:val="center"/>
              <w:rPr>
                <w:b/>
              </w:rPr>
            </w:pPr>
            <w:r w:rsidRPr="00563E15">
              <w:rPr>
                <w:b/>
              </w:rPr>
              <w:t>п\п</w:t>
            </w:r>
          </w:p>
        </w:tc>
        <w:tc>
          <w:tcPr>
            <w:tcW w:w="1701" w:type="dxa"/>
          </w:tcPr>
          <w:p w:rsidR="00693693" w:rsidRPr="00563E15" w:rsidRDefault="00693693" w:rsidP="004B0073">
            <w:pPr>
              <w:jc w:val="center"/>
              <w:rPr>
                <w:b/>
              </w:rPr>
            </w:pPr>
            <w:r w:rsidRPr="00563E15">
              <w:rPr>
                <w:b/>
              </w:rPr>
              <w:t>Контролируемые темы дисциплины</w:t>
            </w:r>
          </w:p>
        </w:tc>
        <w:tc>
          <w:tcPr>
            <w:tcW w:w="1276" w:type="dxa"/>
          </w:tcPr>
          <w:p w:rsidR="00693693" w:rsidRPr="00563E15" w:rsidRDefault="00693693" w:rsidP="004B0073">
            <w:pPr>
              <w:jc w:val="center"/>
              <w:rPr>
                <w:b/>
              </w:rPr>
            </w:pPr>
            <w:r w:rsidRPr="00563E15">
              <w:rPr>
                <w:b/>
              </w:rPr>
              <w:t>Код формируемой компетенции</w:t>
            </w:r>
          </w:p>
        </w:tc>
        <w:tc>
          <w:tcPr>
            <w:tcW w:w="4111" w:type="dxa"/>
          </w:tcPr>
          <w:p w:rsidR="00693693" w:rsidRPr="00952EFC" w:rsidRDefault="00693693" w:rsidP="004B0073">
            <w:pPr>
              <w:jc w:val="center"/>
              <w:rPr>
                <w:b/>
                <w:highlight w:val="yellow"/>
              </w:rPr>
            </w:pPr>
            <w:r w:rsidRPr="00220581">
              <w:rPr>
                <w:b/>
                <w:iCs/>
                <w:sz w:val="22"/>
                <w:szCs w:val="22"/>
              </w:rPr>
              <w:t>Код и наименование индикатора достижения</w:t>
            </w:r>
          </w:p>
        </w:tc>
        <w:tc>
          <w:tcPr>
            <w:tcW w:w="1701" w:type="dxa"/>
          </w:tcPr>
          <w:p w:rsidR="00693693" w:rsidRPr="00952EFC" w:rsidRDefault="00693693" w:rsidP="004B0073">
            <w:pPr>
              <w:jc w:val="center"/>
              <w:rPr>
                <w:b/>
                <w:highlight w:val="yellow"/>
              </w:rPr>
            </w:pPr>
            <w:r w:rsidRPr="00563E15">
              <w:rPr>
                <w:b/>
              </w:rPr>
              <w:t>Наименование оценочного средства</w:t>
            </w:r>
          </w:p>
        </w:tc>
      </w:tr>
      <w:tr w:rsidR="00693693" w:rsidRPr="00952EFC" w:rsidTr="00E67523">
        <w:trPr>
          <w:trHeight w:val="448"/>
        </w:trPr>
        <w:tc>
          <w:tcPr>
            <w:tcW w:w="9356" w:type="dxa"/>
            <w:gridSpan w:val="5"/>
          </w:tcPr>
          <w:p w:rsidR="00693693" w:rsidRPr="00563E15" w:rsidRDefault="00693693" w:rsidP="00563E15">
            <w:pPr>
              <w:jc w:val="center"/>
              <w:rPr>
                <w:b/>
                <w:iCs/>
              </w:rPr>
            </w:pPr>
            <w:r w:rsidRPr="00563E15">
              <w:rPr>
                <w:b/>
                <w:iCs/>
              </w:rPr>
              <w:t>РАЗДЕЛ 1. ЦЕНА И СИСТЕМА ЦЕН</w:t>
            </w:r>
          </w:p>
        </w:tc>
      </w:tr>
      <w:tr w:rsidR="00693693" w:rsidRPr="00952EFC" w:rsidTr="00E67523">
        <w:trPr>
          <w:trHeight w:val="688"/>
        </w:trPr>
        <w:tc>
          <w:tcPr>
            <w:tcW w:w="567" w:type="dxa"/>
          </w:tcPr>
          <w:p w:rsidR="00693693" w:rsidRPr="00563E15" w:rsidRDefault="00693693" w:rsidP="004B0073">
            <w:r w:rsidRPr="00563E15">
              <w:t>1.</w:t>
            </w:r>
          </w:p>
        </w:tc>
        <w:tc>
          <w:tcPr>
            <w:tcW w:w="1701" w:type="dxa"/>
          </w:tcPr>
          <w:p w:rsidR="00693693" w:rsidRPr="00563E15" w:rsidRDefault="00693693" w:rsidP="009A5FAF">
            <w:r w:rsidRPr="00563E15">
              <w:rPr>
                <w:rStyle w:val="rvts25"/>
              </w:rPr>
              <w:t>Цена как экономическая категория</w:t>
            </w:r>
          </w:p>
        </w:tc>
        <w:tc>
          <w:tcPr>
            <w:tcW w:w="1276" w:type="dxa"/>
          </w:tcPr>
          <w:p w:rsidR="00693693" w:rsidRPr="00563E15" w:rsidRDefault="00693693" w:rsidP="00563E15">
            <w:pPr>
              <w:pStyle w:val="rvps2"/>
              <w:jc w:val="center"/>
            </w:pPr>
            <w:r w:rsidRPr="00563E15">
              <w:rPr>
                <w:rStyle w:val="rvts25"/>
              </w:rPr>
              <w:t>ОПК-4</w:t>
            </w:r>
          </w:p>
        </w:tc>
        <w:tc>
          <w:tcPr>
            <w:tcW w:w="4111" w:type="dxa"/>
          </w:tcPr>
          <w:p w:rsidR="00693693" w:rsidRPr="005D5F2C" w:rsidRDefault="00693693" w:rsidP="009A5FAF">
            <w:pPr>
              <w:pStyle w:val="rvps6"/>
              <w:rPr>
                <w:iCs/>
              </w:rPr>
            </w:pPr>
            <w:r w:rsidRPr="005D5F2C">
              <w:rPr>
                <w:iCs/>
                <w:sz w:val="22"/>
                <w:szCs w:val="22"/>
              </w:rPr>
              <w:t xml:space="preserve">ПК-2.1. 1. </w:t>
            </w:r>
            <w:r>
              <w:rPr>
                <w:i/>
                <w:iCs/>
                <w:sz w:val="22"/>
                <w:szCs w:val="22"/>
              </w:rPr>
              <w:t xml:space="preserve">Знает: </w:t>
            </w:r>
            <w:r>
              <w:rPr>
                <w:iCs/>
                <w:sz w:val="22"/>
                <w:szCs w:val="22"/>
              </w:rPr>
              <w:t>понятие цены</w:t>
            </w:r>
            <w:r w:rsidRPr="005D5F2C">
              <w:rPr>
                <w:iCs/>
                <w:sz w:val="22"/>
                <w:szCs w:val="22"/>
              </w:rPr>
              <w:t xml:space="preserve"> ПК-2.2.1.</w:t>
            </w:r>
            <w:r w:rsidRPr="005D5F2C">
              <w:rPr>
                <w:i/>
                <w:iCs/>
                <w:sz w:val="22"/>
                <w:szCs w:val="22"/>
              </w:rPr>
              <w:t xml:space="preserve"> Уме</w:t>
            </w:r>
            <w:r>
              <w:rPr>
                <w:i/>
                <w:iCs/>
                <w:sz w:val="22"/>
                <w:szCs w:val="22"/>
              </w:rPr>
              <w:t>ет</w:t>
            </w:r>
            <w:r w:rsidRPr="005D5F2C">
              <w:rPr>
                <w:i/>
                <w:iCs/>
                <w:sz w:val="22"/>
                <w:szCs w:val="22"/>
              </w:rPr>
              <w:t>:</w:t>
            </w:r>
            <w:r w:rsidRPr="005D5F2C">
              <w:rPr>
                <w:rStyle w:val="rvts16"/>
              </w:rPr>
              <w:t xml:space="preserve">различать  цену как экономическую и юридическую категории, формулировать сущность цен и их назначение, функции цен, задачи, функции, принципы и основные концепции ценообразования, роль цен в рыночной экономике, </w:t>
            </w:r>
          </w:p>
          <w:p w:rsidR="00693693" w:rsidRPr="00952EFC" w:rsidRDefault="00693693" w:rsidP="009A5FAF">
            <w:pPr>
              <w:pStyle w:val="rvps6"/>
              <w:rPr>
                <w:iCs/>
                <w:highlight w:val="yellow"/>
              </w:rPr>
            </w:pPr>
            <w:r w:rsidRPr="005D5F2C">
              <w:rPr>
                <w:iCs/>
              </w:rPr>
              <w:t>ПК-2.3.</w:t>
            </w:r>
            <w:r>
              <w:rPr>
                <w:i/>
                <w:iCs/>
              </w:rPr>
              <w:t>Владеет</w:t>
            </w:r>
            <w:r w:rsidRPr="005D5F2C">
              <w:rPr>
                <w:i/>
                <w:iCs/>
              </w:rPr>
              <w:t>:</w:t>
            </w:r>
            <w:r>
              <w:rPr>
                <w:iCs/>
              </w:rPr>
              <w:t>т</w:t>
            </w:r>
            <w:r w:rsidRPr="005D5F2C">
              <w:t>ерминоло</w:t>
            </w:r>
            <w:r>
              <w:t>-</w:t>
            </w:r>
            <w:r w:rsidRPr="005D5F2C">
              <w:t>гией и навыками само</w:t>
            </w:r>
            <w:r>
              <w:t>-</w:t>
            </w:r>
            <w:r w:rsidRPr="005D5F2C">
              <w:t>стоятельного добывания знаний</w:t>
            </w:r>
          </w:p>
        </w:tc>
        <w:tc>
          <w:tcPr>
            <w:tcW w:w="1701" w:type="dxa"/>
          </w:tcPr>
          <w:p w:rsidR="00693693" w:rsidRPr="00952EFC" w:rsidRDefault="00693693" w:rsidP="004B0073">
            <w:pPr>
              <w:rPr>
                <w:iCs/>
                <w:highlight w:val="yellow"/>
              </w:rPr>
            </w:pPr>
            <w:r w:rsidRPr="00220581">
              <w:rPr>
                <w:color w:val="000000"/>
              </w:rPr>
              <w:t>Опрос, выступление с докладом (сообщением)</w:t>
            </w:r>
          </w:p>
        </w:tc>
      </w:tr>
      <w:tr w:rsidR="00693693" w:rsidRPr="00952EFC" w:rsidTr="00E67523">
        <w:tc>
          <w:tcPr>
            <w:tcW w:w="567" w:type="dxa"/>
          </w:tcPr>
          <w:p w:rsidR="00693693" w:rsidRPr="00563E15" w:rsidRDefault="00693693" w:rsidP="004B0073">
            <w:r w:rsidRPr="00563E15">
              <w:t xml:space="preserve">2. </w:t>
            </w:r>
          </w:p>
        </w:tc>
        <w:tc>
          <w:tcPr>
            <w:tcW w:w="1701" w:type="dxa"/>
          </w:tcPr>
          <w:p w:rsidR="00693693" w:rsidRPr="00563E15" w:rsidRDefault="00693693" w:rsidP="004B0073">
            <w:pPr>
              <w:pStyle w:val="rvps2"/>
            </w:pPr>
            <w:r w:rsidRPr="00563E15">
              <w:rPr>
                <w:rStyle w:val="rvts25"/>
              </w:rPr>
              <w:t>Классификация цен и их система</w:t>
            </w:r>
          </w:p>
          <w:p w:rsidR="00693693" w:rsidRPr="00563E15" w:rsidRDefault="00693693" w:rsidP="004B0073"/>
        </w:tc>
        <w:tc>
          <w:tcPr>
            <w:tcW w:w="1276" w:type="dxa"/>
          </w:tcPr>
          <w:p w:rsidR="00693693" w:rsidRPr="00563E15" w:rsidRDefault="00693693" w:rsidP="00563E15">
            <w:pPr>
              <w:jc w:val="center"/>
            </w:pPr>
            <w:r w:rsidRPr="00563E15">
              <w:rPr>
                <w:rStyle w:val="rvts25"/>
              </w:rPr>
              <w:t>ОПК-4</w:t>
            </w:r>
          </w:p>
        </w:tc>
        <w:tc>
          <w:tcPr>
            <w:tcW w:w="4111" w:type="dxa"/>
          </w:tcPr>
          <w:p w:rsidR="00693693" w:rsidRDefault="00693693" w:rsidP="009A5FAF">
            <w:pPr>
              <w:pStyle w:val="rvps6"/>
              <w:rPr>
                <w:iCs/>
              </w:rPr>
            </w:pPr>
            <w:r w:rsidRPr="005D5F2C">
              <w:rPr>
                <w:iCs/>
                <w:sz w:val="22"/>
                <w:szCs w:val="22"/>
              </w:rPr>
              <w:t xml:space="preserve">ПК-2.1. 1. </w:t>
            </w:r>
            <w:r>
              <w:rPr>
                <w:i/>
                <w:iCs/>
                <w:sz w:val="22"/>
                <w:szCs w:val="22"/>
              </w:rPr>
              <w:t xml:space="preserve">Знает: </w:t>
            </w:r>
            <w:r>
              <w:rPr>
                <w:iCs/>
                <w:sz w:val="22"/>
                <w:szCs w:val="22"/>
              </w:rPr>
              <w:t>виды цен, понятие системы цен</w:t>
            </w:r>
          </w:p>
          <w:p w:rsidR="00693693" w:rsidRPr="005D5F2C" w:rsidRDefault="00693693" w:rsidP="009A5FAF">
            <w:pPr>
              <w:pStyle w:val="rvps6"/>
              <w:rPr>
                <w:iCs/>
              </w:rPr>
            </w:pPr>
            <w:r w:rsidRPr="005D5F2C">
              <w:rPr>
                <w:iCs/>
                <w:sz w:val="22"/>
                <w:szCs w:val="22"/>
              </w:rPr>
              <w:t>ПК-2.2.1.</w:t>
            </w:r>
            <w:r w:rsidRPr="005D5F2C">
              <w:rPr>
                <w:i/>
                <w:iCs/>
                <w:sz w:val="22"/>
                <w:szCs w:val="22"/>
              </w:rPr>
              <w:t xml:space="preserve"> Уме</w:t>
            </w:r>
            <w:r>
              <w:rPr>
                <w:i/>
                <w:iCs/>
                <w:sz w:val="22"/>
                <w:szCs w:val="22"/>
              </w:rPr>
              <w:t>ет</w:t>
            </w:r>
            <w:r w:rsidRPr="005D5F2C">
              <w:rPr>
                <w:i/>
                <w:iCs/>
                <w:sz w:val="22"/>
                <w:szCs w:val="22"/>
              </w:rPr>
              <w:t>:</w:t>
            </w:r>
            <w:r w:rsidRPr="005D5F2C">
              <w:rPr>
                <w:rStyle w:val="rvts16"/>
              </w:rPr>
              <w:t>классиф</w:t>
            </w:r>
            <w:r>
              <w:rPr>
                <w:rStyle w:val="rvts16"/>
              </w:rPr>
              <w:t>ици-ровать</w:t>
            </w:r>
            <w:r w:rsidRPr="005D5F2C">
              <w:rPr>
                <w:rStyle w:val="rvts16"/>
              </w:rPr>
              <w:t xml:space="preserve"> цен</w:t>
            </w:r>
            <w:r>
              <w:rPr>
                <w:rStyle w:val="rvts16"/>
              </w:rPr>
              <w:t>ы по различным критерия</w:t>
            </w:r>
            <w:r w:rsidRPr="005D5F2C">
              <w:rPr>
                <w:rStyle w:val="rvts16"/>
              </w:rPr>
              <w:t>м</w:t>
            </w:r>
          </w:p>
          <w:p w:rsidR="00693693" w:rsidRPr="00952EFC" w:rsidRDefault="00693693" w:rsidP="009A5FAF">
            <w:pPr>
              <w:pStyle w:val="rvps6"/>
              <w:rPr>
                <w:highlight w:val="yellow"/>
              </w:rPr>
            </w:pPr>
            <w:r w:rsidRPr="005D5F2C">
              <w:rPr>
                <w:iCs/>
              </w:rPr>
              <w:t>ПК-2.3.</w:t>
            </w:r>
            <w:r>
              <w:rPr>
                <w:i/>
                <w:iCs/>
              </w:rPr>
              <w:t>Владеет</w:t>
            </w:r>
            <w:r w:rsidRPr="005D5F2C">
              <w:rPr>
                <w:i/>
                <w:iCs/>
              </w:rPr>
              <w:t>:</w:t>
            </w:r>
            <w:r w:rsidRPr="005D5F2C">
              <w:t>терминологией и навыками самостоятельного добывания знаний</w:t>
            </w:r>
          </w:p>
        </w:tc>
        <w:tc>
          <w:tcPr>
            <w:tcW w:w="1701" w:type="dxa"/>
          </w:tcPr>
          <w:p w:rsidR="00693693" w:rsidRPr="00952EFC" w:rsidRDefault="00693693" w:rsidP="004B0073">
            <w:pPr>
              <w:rPr>
                <w:highlight w:val="yellow"/>
              </w:rPr>
            </w:pPr>
            <w:r w:rsidRPr="00220581">
              <w:rPr>
                <w:color w:val="000000"/>
              </w:rPr>
              <w:t>Опрос, выступление с докладом (сообщением)</w:t>
            </w:r>
          </w:p>
        </w:tc>
      </w:tr>
      <w:tr w:rsidR="00693693" w:rsidRPr="00952EFC" w:rsidTr="00E67523">
        <w:tc>
          <w:tcPr>
            <w:tcW w:w="567" w:type="dxa"/>
          </w:tcPr>
          <w:p w:rsidR="00693693" w:rsidRPr="00563E15" w:rsidRDefault="00693693" w:rsidP="004B0073">
            <w:r w:rsidRPr="00563E15">
              <w:t>3.</w:t>
            </w:r>
          </w:p>
        </w:tc>
        <w:tc>
          <w:tcPr>
            <w:tcW w:w="1701" w:type="dxa"/>
          </w:tcPr>
          <w:p w:rsidR="00693693" w:rsidRPr="00563E15" w:rsidRDefault="00693693" w:rsidP="004B0073">
            <w:r w:rsidRPr="00563E15">
              <w:rPr>
                <w:rStyle w:val="rvts25"/>
              </w:rPr>
              <w:t>Структура цены</w:t>
            </w:r>
          </w:p>
        </w:tc>
        <w:tc>
          <w:tcPr>
            <w:tcW w:w="1276" w:type="dxa"/>
          </w:tcPr>
          <w:p w:rsidR="00693693" w:rsidRPr="00563E15" w:rsidRDefault="00693693" w:rsidP="004B0073">
            <w:pPr>
              <w:jc w:val="center"/>
            </w:pPr>
            <w:r w:rsidRPr="00563E15">
              <w:rPr>
                <w:rStyle w:val="rvts25"/>
              </w:rPr>
              <w:t>ОПК-4</w:t>
            </w:r>
          </w:p>
        </w:tc>
        <w:tc>
          <w:tcPr>
            <w:tcW w:w="4111" w:type="dxa"/>
          </w:tcPr>
          <w:p w:rsidR="00693693" w:rsidRDefault="00693693" w:rsidP="009A5FAF">
            <w:pPr>
              <w:pStyle w:val="rvps6"/>
              <w:rPr>
                <w:iCs/>
              </w:rPr>
            </w:pPr>
            <w:r w:rsidRPr="005D5F2C">
              <w:rPr>
                <w:iCs/>
                <w:sz w:val="22"/>
                <w:szCs w:val="22"/>
              </w:rPr>
              <w:t xml:space="preserve">ПК-2.1. 1. </w:t>
            </w:r>
            <w:r>
              <w:rPr>
                <w:i/>
                <w:iCs/>
                <w:sz w:val="22"/>
                <w:szCs w:val="22"/>
              </w:rPr>
              <w:t xml:space="preserve">Знает: </w:t>
            </w:r>
            <w:r w:rsidRPr="005D5F2C">
              <w:rPr>
                <w:iCs/>
                <w:sz w:val="22"/>
                <w:szCs w:val="22"/>
              </w:rPr>
              <w:t>основные элементы цены</w:t>
            </w:r>
          </w:p>
          <w:p w:rsidR="00693693" w:rsidRPr="005D5F2C" w:rsidRDefault="00693693" w:rsidP="009A5FAF">
            <w:pPr>
              <w:pStyle w:val="rvps6"/>
              <w:rPr>
                <w:iCs/>
              </w:rPr>
            </w:pPr>
            <w:r w:rsidRPr="005D5F2C">
              <w:rPr>
                <w:iCs/>
                <w:sz w:val="22"/>
                <w:szCs w:val="22"/>
              </w:rPr>
              <w:t>ПК-2.2.1.</w:t>
            </w:r>
            <w:r w:rsidRPr="005D5F2C">
              <w:rPr>
                <w:i/>
                <w:iCs/>
                <w:sz w:val="22"/>
                <w:szCs w:val="22"/>
              </w:rPr>
              <w:t xml:space="preserve"> Уме</w:t>
            </w:r>
            <w:r>
              <w:rPr>
                <w:i/>
                <w:iCs/>
                <w:sz w:val="22"/>
                <w:szCs w:val="22"/>
              </w:rPr>
              <w:t>ет</w:t>
            </w:r>
            <w:r w:rsidRPr="005D5F2C">
              <w:rPr>
                <w:rStyle w:val="rvts16"/>
              </w:rPr>
              <w:t xml:space="preserve"> определить состав цены, структуру цены, различать основные элементы цены. </w:t>
            </w:r>
          </w:p>
          <w:p w:rsidR="00693693" w:rsidRPr="005D5F2C" w:rsidRDefault="00693693" w:rsidP="009A5FAF">
            <w:pPr>
              <w:pStyle w:val="rvps6"/>
              <w:rPr>
                <w:iCs/>
              </w:rPr>
            </w:pPr>
            <w:r w:rsidRPr="005D5F2C">
              <w:rPr>
                <w:iCs/>
              </w:rPr>
              <w:t>ПК-2.3.</w:t>
            </w:r>
            <w:r>
              <w:rPr>
                <w:i/>
                <w:iCs/>
              </w:rPr>
              <w:t>Владеет</w:t>
            </w:r>
            <w:r w:rsidRPr="005D5F2C">
              <w:rPr>
                <w:i/>
                <w:iCs/>
              </w:rPr>
              <w:t>:</w:t>
            </w:r>
            <w:r w:rsidRPr="005D5F2C">
              <w:t>терминологией и навыками самостоятельного добывания знаний, решения задач в области ценообразования; методиками ценообразования, владеть навыками их применения при принятии управленческих решений в сфере ценообразования</w:t>
            </w:r>
          </w:p>
          <w:p w:rsidR="00693693" w:rsidRPr="00952EFC" w:rsidRDefault="00693693" w:rsidP="004B0073">
            <w:pPr>
              <w:rPr>
                <w:highlight w:val="yellow"/>
              </w:rPr>
            </w:pPr>
          </w:p>
        </w:tc>
        <w:tc>
          <w:tcPr>
            <w:tcW w:w="1701" w:type="dxa"/>
          </w:tcPr>
          <w:p w:rsidR="00693693" w:rsidRPr="00952EFC" w:rsidRDefault="00693693" w:rsidP="004B0073">
            <w:pPr>
              <w:rPr>
                <w:highlight w:val="yellow"/>
              </w:rPr>
            </w:pPr>
            <w:r w:rsidRPr="00220581">
              <w:rPr>
                <w:color w:val="000000"/>
              </w:rPr>
              <w:t>Опрос, выступление с докладом (сообщением)</w:t>
            </w:r>
            <w:r>
              <w:rPr>
                <w:color w:val="000000"/>
              </w:rPr>
              <w:t>, решенные задачи</w:t>
            </w:r>
          </w:p>
        </w:tc>
      </w:tr>
      <w:tr w:rsidR="00693693" w:rsidRPr="00952EFC" w:rsidTr="00E67523">
        <w:tc>
          <w:tcPr>
            <w:tcW w:w="9356" w:type="dxa"/>
            <w:gridSpan w:val="5"/>
          </w:tcPr>
          <w:p w:rsidR="00693693" w:rsidRPr="00563E15" w:rsidRDefault="00693693" w:rsidP="00563E15">
            <w:pPr>
              <w:jc w:val="center"/>
              <w:rPr>
                <w:b/>
                <w:highlight w:val="yellow"/>
              </w:rPr>
            </w:pPr>
            <w:r w:rsidRPr="00563E15">
              <w:rPr>
                <w:b/>
              </w:rPr>
              <w:t>РАЗДЕЛ 2. ОСНОВЫ ЦЕНООБРАЗОВАНИЯ</w:t>
            </w:r>
            <w:r>
              <w:rPr>
                <w:b/>
              </w:rPr>
              <w:t xml:space="preserve"> В СКС</w:t>
            </w:r>
          </w:p>
        </w:tc>
      </w:tr>
      <w:tr w:rsidR="00693693" w:rsidRPr="00952EFC" w:rsidTr="00E67523">
        <w:tc>
          <w:tcPr>
            <w:tcW w:w="567" w:type="dxa"/>
          </w:tcPr>
          <w:p w:rsidR="00693693" w:rsidRPr="00563E15" w:rsidRDefault="00693693" w:rsidP="004B0073">
            <w:r w:rsidRPr="00563E15">
              <w:t>4.</w:t>
            </w:r>
          </w:p>
        </w:tc>
        <w:tc>
          <w:tcPr>
            <w:tcW w:w="1701" w:type="dxa"/>
          </w:tcPr>
          <w:p w:rsidR="00693693" w:rsidRPr="00563E15" w:rsidRDefault="00693693" w:rsidP="004B0073">
            <w:pPr>
              <w:pStyle w:val="rvps2"/>
            </w:pPr>
            <w:r w:rsidRPr="00563E15">
              <w:rPr>
                <w:rStyle w:val="rvts25"/>
              </w:rPr>
              <w:t>Ценообразую</w:t>
            </w:r>
            <w:r>
              <w:rPr>
                <w:rStyle w:val="rvts25"/>
              </w:rPr>
              <w:t>-</w:t>
            </w:r>
            <w:r w:rsidRPr="00563E15">
              <w:rPr>
                <w:rStyle w:val="rvts25"/>
              </w:rPr>
              <w:t>щие факторы</w:t>
            </w:r>
          </w:p>
          <w:p w:rsidR="00693693" w:rsidRPr="00563E15" w:rsidRDefault="00693693" w:rsidP="004B0073"/>
        </w:tc>
        <w:tc>
          <w:tcPr>
            <w:tcW w:w="1276" w:type="dxa"/>
          </w:tcPr>
          <w:p w:rsidR="00693693" w:rsidRPr="00563E15" w:rsidRDefault="00693693" w:rsidP="004B0073">
            <w:pPr>
              <w:jc w:val="center"/>
            </w:pPr>
            <w:r w:rsidRPr="00563E15">
              <w:rPr>
                <w:rStyle w:val="rvts25"/>
              </w:rPr>
              <w:t>ОПК-4</w:t>
            </w:r>
          </w:p>
        </w:tc>
        <w:tc>
          <w:tcPr>
            <w:tcW w:w="4111" w:type="dxa"/>
          </w:tcPr>
          <w:p w:rsidR="00693693" w:rsidRDefault="00693693" w:rsidP="004B0073">
            <w:pPr>
              <w:rPr>
                <w:rStyle w:val="rvts15"/>
                <w:b w:val="0"/>
                <w:bCs w:val="0"/>
              </w:rPr>
            </w:pPr>
            <w:r w:rsidRPr="005D5F2C">
              <w:rPr>
                <w:iCs/>
                <w:sz w:val="22"/>
                <w:szCs w:val="22"/>
              </w:rPr>
              <w:t>ПК-2.1.2.</w:t>
            </w:r>
            <w:r>
              <w:rPr>
                <w:i/>
                <w:iCs/>
                <w:sz w:val="22"/>
                <w:szCs w:val="22"/>
              </w:rPr>
              <w:t xml:space="preserve"> Знает:</w:t>
            </w:r>
            <w:r w:rsidRPr="005D5F2C">
              <w:rPr>
                <w:rStyle w:val="rvts15"/>
                <w:b w:val="0"/>
                <w:bCs w:val="0"/>
              </w:rPr>
              <w:t>основные факторы ценообразования и их классификации</w:t>
            </w:r>
          </w:p>
          <w:p w:rsidR="00693693" w:rsidRDefault="00693693" w:rsidP="004B0073">
            <w:pPr>
              <w:rPr>
                <w:rStyle w:val="rvts16"/>
              </w:rPr>
            </w:pPr>
            <w:r w:rsidRPr="005D5F2C">
              <w:rPr>
                <w:iCs/>
                <w:sz w:val="22"/>
                <w:szCs w:val="22"/>
              </w:rPr>
              <w:t>ПК-2.2.2</w:t>
            </w:r>
            <w:r>
              <w:rPr>
                <w:i/>
                <w:iCs/>
                <w:sz w:val="22"/>
                <w:szCs w:val="22"/>
              </w:rPr>
              <w:t>Умеет</w:t>
            </w:r>
            <w:r w:rsidRPr="005D5F2C">
              <w:rPr>
                <w:i/>
                <w:iCs/>
                <w:sz w:val="22"/>
                <w:szCs w:val="22"/>
              </w:rPr>
              <w:t xml:space="preserve">: </w:t>
            </w:r>
            <w:r w:rsidRPr="005D5F2C">
              <w:rPr>
                <w:iCs/>
              </w:rPr>
              <w:t>определять воздействие</w:t>
            </w:r>
            <w:r w:rsidRPr="005D5F2C">
              <w:rPr>
                <w:rStyle w:val="rvts15"/>
                <w:b w:val="0"/>
                <w:bCs w:val="0"/>
              </w:rPr>
              <w:t>основных факторов ценообразования на цену</w:t>
            </w:r>
            <w:r w:rsidRPr="005D5F2C">
              <w:rPr>
                <w:rStyle w:val="rvts16"/>
              </w:rPr>
              <w:t>.</w:t>
            </w:r>
          </w:p>
          <w:p w:rsidR="00693693" w:rsidRPr="00952EFC" w:rsidRDefault="00693693" w:rsidP="004D7143">
            <w:pPr>
              <w:rPr>
                <w:highlight w:val="yellow"/>
              </w:rPr>
            </w:pPr>
            <w:r w:rsidRPr="005D5F2C">
              <w:rPr>
                <w:iCs/>
              </w:rPr>
              <w:t>ПК-2.3.</w:t>
            </w:r>
            <w:r w:rsidRPr="005D5F2C">
              <w:rPr>
                <w:i/>
                <w:iCs/>
              </w:rPr>
              <w:t>Владе</w:t>
            </w:r>
            <w:r>
              <w:rPr>
                <w:i/>
                <w:iCs/>
              </w:rPr>
              <w:t>ет</w:t>
            </w:r>
            <w:r w:rsidRPr="005D5F2C">
              <w:rPr>
                <w:i/>
                <w:iCs/>
              </w:rPr>
              <w:t>:</w:t>
            </w:r>
            <w:r w:rsidRPr="005D5F2C">
              <w:t>терминологией и навыками самостоятельного добывания знаний, решения задач в области ценообразования; методиками ценообразования, владеть навыками их применения при принятии управленческих решений в сфере ценообразования</w:t>
            </w:r>
          </w:p>
        </w:tc>
        <w:tc>
          <w:tcPr>
            <w:tcW w:w="1701" w:type="dxa"/>
          </w:tcPr>
          <w:p w:rsidR="00693693" w:rsidRPr="00952EFC" w:rsidRDefault="00693693" w:rsidP="004B0073">
            <w:pPr>
              <w:rPr>
                <w:highlight w:val="yellow"/>
              </w:rPr>
            </w:pPr>
            <w:r w:rsidRPr="00220581">
              <w:rPr>
                <w:color w:val="000000"/>
              </w:rPr>
              <w:t>Опрос, выступление с докладом (сообщением)</w:t>
            </w:r>
            <w:r>
              <w:rPr>
                <w:color w:val="000000"/>
              </w:rPr>
              <w:t>, решенные задачи</w:t>
            </w:r>
          </w:p>
        </w:tc>
      </w:tr>
      <w:tr w:rsidR="00693693" w:rsidRPr="00952EFC" w:rsidTr="00E67523">
        <w:tc>
          <w:tcPr>
            <w:tcW w:w="567" w:type="dxa"/>
          </w:tcPr>
          <w:p w:rsidR="00693693" w:rsidRPr="00563E15" w:rsidRDefault="00693693" w:rsidP="004B0073">
            <w:r w:rsidRPr="00563E15">
              <w:t>5.</w:t>
            </w:r>
          </w:p>
        </w:tc>
        <w:tc>
          <w:tcPr>
            <w:tcW w:w="1701" w:type="dxa"/>
          </w:tcPr>
          <w:p w:rsidR="00693693" w:rsidRPr="00563E15" w:rsidRDefault="00693693" w:rsidP="004B0073">
            <w:pPr>
              <w:pStyle w:val="rvps2"/>
            </w:pPr>
            <w:r w:rsidRPr="00563E15">
              <w:rPr>
                <w:rStyle w:val="rvts25"/>
              </w:rPr>
              <w:t>Методы ценообразова</w:t>
            </w:r>
            <w:r>
              <w:rPr>
                <w:rStyle w:val="rvts25"/>
              </w:rPr>
              <w:t>-</w:t>
            </w:r>
            <w:r w:rsidRPr="00563E15">
              <w:rPr>
                <w:rStyle w:val="rvts25"/>
              </w:rPr>
              <w:t>ния</w:t>
            </w:r>
          </w:p>
          <w:p w:rsidR="00693693" w:rsidRPr="00563E15" w:rsidRDefault="00693693" w:rsidP="004B0073"/>
        </w:tc>
        <w:tc>
          <w:tcPr>
            <w:tcW w:w="1276" w:type="dxa"/>
          </w:tcPr>
          <w:p w:rsidR="00693693" w:rsidRPr="00563E15" w:rsidRDefault="00693693" w:rsidP="004B0073">
            <w:pPr>
              <w:jc w:val="center"/>
            </w:pPr>
            <w:r w:rsidRPr="00563E15">
              <w:rPr>
                <w:rStyle w:val="rvts25"/>
              </w:rPr>
              <w:t>ОПК-4</w:t>
            </w:r>
          </w:p>
        </w:tc>
        <w:tc>
          <w:tcPr>
            <w:tcW w:w="4111" w:type="dxa"/>
          </w:tcPr>
          <w:p w:rsidR="00693693" w:rsidRDefault="00693693" w:rsidP="004D7143">
            <w:pPr>
              <w:rPr>
                <w:rStyle w:val="rvts16"/>
              </w:rPr>
            </w:pPr>
            <w:r w:rsidRPr="005D5F2C">
              <w:rPr>
                <w:iCs/>
                <w:sz w:val="22"/>
                <w:szCs w:val="22"/>
              </w:rPr>
              <w:t>ПК-2.1.2.</w:t>
            </w:r>
            <w:r>
              <w:rPr>
                <w:i/>
                <w:iCs/>
                <w:sz w:val="22"/>
                <w:szCs w:val="22"/>
              </w:rPr>
              <w:t xml:space="preserve"> Знает:</w:t>
            </w:r>
            <w:r w:rsidRPr="005D5F2C">
              <w:rPr>
                <w:rStyle w:val="rvts16"/>
              </w:rPr>
              <w:t>основные методы ценообразования</w:t>
            </w:r>
          </w:p>
          <w:p w:rsidR="00693693" w:rsidRDefault="00693693" w:rsidP="004D7143">
            <w:pPr>
              <w:rPr>
                <w:rStyle w:val="rvts16"/>
              </w:rPr>
            </w:pPr>
            <w:r w:rsidRPr="005D5F2C">
              <w:rPr>
                <w:iCs/>
                <w:sz w:val="22"/>
                <w:szCs w:val="22"/>
              </w:rPr>
              <w:t>ПК-2.2.2</w:t>
            </w:r>
            <w:r>
              <w:rPr>
                <w:i/>
                <w:iCs/>
                <w:sz w:val="22"/>
                <w:szCs w:val="22"/>
              </w:rPr>
              <w:t>Умеет</w:t>
            </w:r>
            <w:r w:rsidRPr="005D5F2C">
              <w:rPr>
                <w:i/>
                <w:iCs/>
                <w:sz w:val="22"/>
                <w:szCs w:val="22"/>
              </w:rPr>
              <w:t xml:space="preserve">: </w:t>
            </w:r>
            <w:r w:rsidRPr="005D5F2C">
              <w:rPr>
                <w:rStyle w:val="rvts15"/>
                <w:b w:val="0"/>
                <w:bCs w:val="0"/>
              </w:rPr>
              <w:t xml:space="preserve">применять </w:t>
            </w:r>
            <w:r w:rsidRPr="005D5F2C">
              <w:rPr>
                <w:rStyle w:val="rvts16"/>
              </w:rPr>
              <w:t>основные методы ценообразования</w:t>
            </w:r>
          </w:p>
          <w:p w:rsidR="00693693" w:rsidRPr="00952EFC" w:rsidRDefault="00693693" w:rsidP="004D7143">
            <w:pPr>
              <w:rPr>
                <w:iCs/>
                <w:highlight w:val="yellow"/>
              </w:rPr>
            </w:pPr>
            <w:r w:rsidRPr="005D5F2C">
              <w:rPr>
                <w:iCs/>
              </w:rPr>
              <w:t>ПК-2.3.</w:t>
            </w:r>
            <w:r w:rsidRPr="005D5F2C">
              <w:rPr>
                <w:i/>
                <w:iCs/>
              </w:rPr>
              <w:t>Владе</w:t>
            </w:r>
            <w:r>
              <w:rPr>
                <w:i/>
                <w:iCs/>
              </w:rPr>
              <w:t>ет</w:t>
            </w:r>
            <w:r w:rsidRPr="005D5F2C">
              <w:rPr>
                <w:i/>
                <w:iCs/>
              </w:rPr>
              <w:t>:</w:t>
            </w:r>
            <w:r w:rsidRPr="005D5F2C">
              <w:t>терминологией и навыками самостоятельного добывания знаний, решения задач в области ценообразования; методиками ценообразования, владеть навыками их применения при принятии управленческих решений в сфере ценообразования</w:t>
            </w:r>
          </w:p>
        </w:tc>
        <w:tc>
          <w:tcPr>
            <w:tcW w:w="1701" w:type="dxa"/>
          </w:tcPr>
          <w:p w:rsidR="00693693" w:rsidRPr="00952EFC" w:rsidRDefault="00693693" w:rsidP="004B0073">
            <w:pPr>
              <w:rPr>
                <w:highlight w:val="yellow"/>
              </w:rPr>
            </w:pPr>
            <w:r w:rsidRPr="00220581">
              <w:rPr>
                <w:color w:val="000000"/>
              </w:rPr>
              <w:t>Опрос, выступление с докладом (сообщением)</w:t>
            </w:r>
            <w:r>
              <w:rPr>
                <w:color w:val="000000"/>
              </w:rPr>
              <w:t>, решенные задачи</w:t>
            </w:r>
          </w:p>
        </w:tc>
      </w:tr>
      <w:tr w:rsidR="00693693" w:rsidRPr="00952EFC" w:rsidTr="00E67523">
        <w:tc>
          <w:tcPr>
            <w:tcW w:w="567" w:type="dxa"/>
          </w:tcPr>
          <w:p w:rsidR="00693693" w:rsidRPr="00563E15" w:rsidRDefault="00693693" w:rsidP="004B0073">
            <w:r w:rsidRPr="00563E15">
              <w:t>6.</w:t>
            </w:r>
          </w:p>
        </w:tc>
        <w:tc>
          <w:tcPr>
            <w:tcW w:w="1701" w:type="dxa"/>
          </w:tcPr>
          <w:p w:rsidR="00693693" w:rsidRPr="00563E15" w:rsidRDefault="00693693" w:rsidP="004B0073">
            <w:r w:rsidRPr="00563E15">
              <w:rPr>
                <w:rStyle w:val="rvts25"/>
              </w:rPr>
              <w:t>Издержки и прибыль, их роль в формировании цен</w:t>
            </w:r>
          </w:p>
        </w:tc>
        <w:tc>
          <w:tcPr>
            <w:tcW w:w="1276" w:type="dxa"/>
          </w:tcPr>
          <w:p w:rsidR="00693693" w:rsidRPr="00563E15" w:rsidRDefault="00693693" w:rsidP="004B0073">
            <w:pPr>
              <w:jc w:val="center"/>
            </w:pPr>
            <w:r w:rsidRPr="00563E15">
              <w:rPr>
                <w:rStyle w:val="rvts25"/>
              </w:rPr>
              <w:t>ОПК-4</w:t>
            </w:r>
          </w:p>
        </w:tc>
        <w:tc>
          <w:tcPr>
            <w:tcW w:w="4111" w:type="dxa"/>
          </w:tcPr>
          <w:p w:rsidR="00693693" w:rsidRDefault="00693693" w:rsidP="004D7143">
            <w:pPr>
              <w:rPr>
                <w:rStyle w:val="rvts16"/>
              </w:rPr>
            </w:pPr>
            <w:r w:rsidRPr="005D5F2C">
              <w:rPr>
                <w:iCs/>
                <w:sz w:val="22"/>
                <w:szCs w:val="22"/>
              </w:rPr>
              <w:t>ПК-2.1.2.</w:t>
            </w:r>
            <w:r>
              <w:rPr>
                <w:i/>
                <w:iCs/>
                <w:sz w:val="22"/>
                <w:szCs w:val="22"/>
              </w:rPr>
              <w:t xml:space="preserve"> Знает:</w:t>
            </w:r>
            <w:r w:rsidRPr="005D5F2C">
              <w:rPr>
                <w:rStyle w:val="rvts16"/>
              </w:rPr>
              <w:t>понятие издержек,  состав издержек</w:t>
            </w:r>
            <w:r>
              <w:rPr>
                <w:rStyle w:val="rvts16"/>
              </w:rPr>
              <w:t>, в</w:t>
            </w:r>
            <w:r w:rsidRPr="00BD197F">
              <w:rPr>
                <w:rStyle w:val="rvts16"/>
              </w:rPr>
              <w:t>иды издер</w:t>
            </w:r>
            <w:r>
              <w:rPr>
                <w:rStyle w:val="rvts16"/>
              </w:rPr>
              <w:t>жек для целей ценообразования, м</w:t>
            </w:r>
            <w:r w:rsidRPr="00BD197F">
              <w:rPr>
                <w:rStyle w:val="rvts16"/>
              </w:rPr>
              <w:t>етод</w:t>
            </w:r>
            <w:r>
              <w:rPr>
                <w:rStyle w:val="rvts16"/>
              </w:rPr>
              <w:t>ы калькулирования себестоимости, показатели</w:t>
            </w:r>
            <w:r w:rsidRPr="00BD197F">
              <w:rPr>
                <w:rStyle w:val="rvts16"/>
              </w:rPr>
              <w:t xml:space="preserve"> рентабельности предприятия (фирмы)</w:t>
            </w:r>
          </w:p>
          <w:p w:rsidR="00693693" w:rsidRDefault="00693693" w:rsidP="004D7143">
            <w:pPr>
              <w:rPr>
                <w:rStyle w:val="rvts16"/>
              </w:rPr>
            </w:pPr>
            <w:r w:rsidRPr="005D5F2C">
              <w:rPr>
                <w:iCs/>
                <w:sz w:val="22"/>
                <w:szCs w:val="22"/>
              </w:rPr>
              <w:t>ПК-2.2.2</w:t>
            </w:r>
            <w:r>
              <w:rPr>
                <w:i/>
                <w:iCs/>
                <w:sz w:val="22"/>
                <w:szCs w:val="22"/>
              </w:rPr>
              <w:t>Умеет</w:t>
            </w:r>
            <w:r w:rsidRPr="005D5F2C">
              <w:rPr>
                <w:i/>
                <w:iCs/>
                <w:sz w:val="22"/>
                <w:szCs w:val="22"/>
              </w:rPr>
              <w:t xml:space="preserve">: </w:t>
            </w:r>
            <w:r w:rsidRPr="005D5F2C">
              <w:rPr>
                <w:rStyle w:val="rvts16"/>
              </w:rPr>
              <w:t>рассчитывать издержки  для целей ценообразования, применять методы калькулирования себестоимости,  рассчитывать показатели рентабельности предприятия (фирмы</w:t>
            </w:r>
            <w:r>
              <w:rPr>
                <w:rStyle w:val="rvts16"/>
              </w:rPr>
              <w:t>)</w:t>
            </w:r>
          </w:p>
          <w:p w:rsidR="00693693" w:rsidRPr="00952EFC" w:rsidRDefault="00693693" w:rsidP="004D7143">
            <w:pPr>
              <w:rPr>
                <w:highlight w:val="yellow"/>
              </w:rPr>
            </w:pPr>
            <w:r w:rsidRPr="005D5F2C">
              <w:rPr>
                <w:iCs/>
              </w:rPr>
              <w:t>ПК-2.3.</w:t>
            </w:r>
            <w:r w:rsidRPr="005D5F2C">
              <w:rPr>
                <w:i/>
                <w:iCs/>
              </w:rPr>
              <w:t>Владе</w:t>
            </w:r>
            <w:r>
              <w:rPr>
                <w:i/>
                <w:iCs/>
              </w:rPr>
              <w:t>ет</w:t>
            </w:r>
            <w:r w:rsidRPr="005D5F2C">
              <w:rPr>
                <w:i/>
                <w:iCs/>
              </w:rPr>
              <w:t>:</w:t>
            </w:r>
            <w:r w:rsidRPr="005D5F2C">
              <w:t>терминологией и навыками самостоятельного добывания знаний, решения задач в области ценообразования; методиками ценообразования, владеть навыками их применения при принятии управленческих решений в сфере ценообразования</w:t>
            </w:r>
          </w:p>
        </w:tc>
        <w:tc>
          <w:tcPr>
            <w:tcW w:w="1701" w:type="dxa"/>
          </w:tcPr>
          <w:p w:rsidR="00693693" w:rsidRPr="00952EFC" w:rsidRDefault="00693693" w:rsidP="004B0073">
            <w:pPr>
              <w:rPr>
                <w:highlight w:val="yellow"/>
              </w:rPr>
            </w:pPr>
            <w:r w:rsidRPr="00220581">
              <w:rPr>
                <w:color w:val="000000"/>
              </w:rPr>
              <w:t>Опрос, выступление с докладом (сообщением)</w:t>
            </w:r>
            <w:r>
              <w:rPr>
                <w:color w:val="000000"/>
              </w:rPr>
              <w:t>, решенные задачи</w:t>
            </w:r>
          </w:p>
        </w:tc>
      </w:tr>
      <w:tr w:rsidR="00693693" w:rsidRPr="00952EFC" w:rsidTr="00E67523">
        <w:tc>
          <w:tcPr>
            <w:tcW w:w="567" w:type="dxa"/>
          </w:tcPr>
          <w:p w:rsidR="00693693" w:rsidRPr="00563E15" w:rsidRDefault="00693693" w:rsidP="004B0073">
            <w:r w:rsidRPr="00563E15">
              <w:t>7.</w:t>
            </w:r>
          </w:p>
        </w:tc>
        <w:tc>
          <w:tcPr>
            <w:tcW w:w="1701" w:type="dxa"/>
          </w:tcPr>
          <w:p w:rsidR="00693693" w:rsidRPr="00563E15" w:rsidRDefault="00693693" w:rsidP="004B0073">
            <w:pPr>
              <w:pStyle w:val="rvps2"/>
            </w:pPr>
            <w:r w:rsidRPr="00563E15">
              <w:rPr>
                <w:rStyle w:val="rvts25"/>
              </w:rPr>
              <w:t>Ценовая политика организации в условиях рынка</w:t>
            </w:r>
          </w:p>
          <w:p w:rsidR="00693693" w:rsidRPr="00563E15" w:rsidRDefault="00693693" w:rsidP="004B0073"/>
        </w:tc>
        <w:tc>
          <w:tcPr>
            <w:tcW w:w="1276" w:type="dxa"/>
          </w:tcPr>
          <w:p w:rsidR="00693693" w:rsidRPr="00563E15" w:rsidRDefault="00693693" w:rsidP="004B0073">
            <w:pPr>
              <w:jc w:val="center"/>
            </w:pPr>
            <w:r w:rsidRPr="00563E15">
              <w:rPr>
                <w:rStyle w:val="rvts25"/>
              </w:rPr>
              <w:t>ОПК-4</w:t>
            </w:r>
          </w:p>
        </w:tc>
        <w:tc>
          <w:tcPr>
            <w:tcW w:w="4111" w:type="dxa"/>
          </w:tcPr>
          <w:p w:rsidR="00693693" w:rsidRDefault="00693693" w:rsidP="004D7143">
            <w:pPr>
              <w:rPr>
                <w:rStyle w:val="rvts16"/>
              </w:rPr>
            </w:pPr>
            <w:r w:rsidRPr="005D5F2C">
              <w:rPr>
                <w:iCs/>
                <w:sz w:val="22"/>
                <w:szCs w:val="22"/>
              </w:rPr>
              <w:t>ПК-2.1.2.</w:t>
            </w:r>
            <w:r>
              <w:rPr>
                <w:i/>
                <w:iCs/>
                <w:sz w:val="22"/>
                <w:szCs w:val="22"/>
              </w:rPr>
              <w:t xml:space="preserve"> Знает:</w:t>
            </w:r>
            <w:r>
              <w:rPr>
                <w:rStyle w:val="rvts16"/>
              </w:rPr>
              <w:t>понятие и цели ценовой политики</w:t>
            </w:r>
            <w:r w:rsidRPr="00BD197F">
              <w:rPr>
                <w:rStyle w:val="rvts16"/>
              </w:rPr>
              <w:t xml:space="preserve"> как элемент</w:t>
            </w:r>
            <w:r>
              <w:rPr>
                <w:rStyle w:val="rvts16"/>
              </w:rPr>
              <w:t>а</w:t>
            </w:r>
            <w:r w:rsidRPr="00BD197F">
              <w:rPr>
                <w:rStyle w:val="rvts16"/>
              </w:rPr>
              <w:t xml:space="preserve"> общей стратегии фирмы</w:t>
            </w:r>
            <w:r>
              <w:rPr>
                <w:rStyle w:val="rvts16"/>
              </w:rPr>
              <w:t>, ценовые стратегии, ф</w:t>
            </w:r>
            <w:r w:rsidRPr="00BD197F">
              <w:rPr>
                <w:rStyle w:val="rvts16"/>
              </w:rPr>
              <w:t>ормы ценовой политики</w:t>
            </w:r>
          </w:p>
          <w:p w:rsidR="00693693" w:rsidRDefault="00693693" w:rsidP="004D7143">
            <w:pPr>
              <w:rPr>
                <w:rStyle w:val="rvts16"/>
              </w:rPr>
            </w:pPr>
            <w:r w:rsidRPr="005D5F2C">
              <w:rPr>
                <w:iCs/>
                <w:sz w:val="22"/>
                <w:szCs w:val="22"/>
              </w:rPr>
              <w:t>ПК-2.2.2</w:t>
            </w:r>
            <w:r>
              <w:rPr>
                <w:i/>
                <w:iCs/>
                <w:sz w:val="22"/>
                <w:szCs w:val="22"/>
              </w:rPr>
              <w:t>Умеет</w:t>
            </w:r>
            <w:r w:rsidRPr="005D5F2C">
              <w:rPr>
                <w:i/>
                <w:iCs/>
                <w:sz w:val="22"/>
                <w:szCs w:val="22"/>
              </w:rPr>
              <w:t xml:space="preserve">: </w:t>
            </w:r>
            <w:r w:rsidRPr="005D5F2C">
              <w:rPr>
                <w:rStyle w:val="rvts16"/>
              </w:rPr>
              <w:t>определять основные направления ценовой политики как элемента общей стратегии фирмы, применять ценовые стратегии иформы ценовой политики, рассчитывать и применять виды отклонений фирмы от ценовой политики</w:t>
            </w:r>
          </w:p>
          <w:p w:rsidR="00693693" w:rsidRPr="00952EFC" w:rsidRDefault="00693693" w:rsidP="004D7143">
            <w:pPr>
              <w:rPr>
                <w:highlight w:val="yellow"/>
              </w:rPr>
            </w:pPr>
            <w:r w:rsidRPr="005D5F2C">
              <w:rPr>
                <w:iCs/>
              </w:rPr>
              <w:t>ПК-2.3.</w:t>
            </w:r>
            <w:r w:rsidRPr="005D5F2C">
              <w:rPr>
                <w:i/>
                <w:iCs/>
              </w:rPr>
              <w:t>Владе</w:t>
            </w:r>
            <w:r>
              <w:rPr>
                <w:i/>
                <w:iCs/>
              </w:rPr>
              <w:t>ет</w:t>
            </w:r>
            <w:r w:rsidRPr="005D5F2C">
              <w:rPr>
                <w:i/>
                <w:iCs/>
              </w:rPr>
              <w:t>:</w:t>
            </w:r>
            <w:r w:rsidRPr="005D5F2C">
              <w:t xml:space="preserve">терминологией и навыками самостоятельного добывания знаний, решения задач в области </w:t>
            </w:r>
            <w:r>
              <w:t>ценообразовани, владеет</w:t>
            </w:r>
            <w:r w:rsidRPr="005D5F2C">
              <w:t xml:space="preserve"> навыками их применения при принятии управленческих решений в сфере ценообразования</w:t>
            </w:r>
          </w:p>
        </w:tc>
        <w:tc>
          <w:tcPr>
            <w:tcW w:w="1701" w:type="dxa"/>
          </w:tcPr>
          <w:p w:rsidR="00693693" w:rsidRPr="00952EFC" w:rsidRDefault="00693693" w:rsidP="004B0073">
            <w:pPr>
              <w:rPr>
                <w:highlight w:val="yellow"/>
              </w:rPr>
            </w:pPr>
            <w:r w:rsidRPr="00220581">
              <w:rPr>
                <w:color w:val="000000"/>
              </w:rPr>
              <w:t>Опрос, выступление с докладом (сообщением)</w:t>
            </w:r>
            <w:r>
              <w:rPr>
                <w:color w:val="000000"/>
              </w:rPr>
              <w:t>, решенные задачи, тесты</w:t>
            </w:r>
          </w:p>
        </w:tc>
      </w:tr>
      <w:tr w:rsidR="00693693" w:rsidRPr="00BD197F" w:rsidTr="00E67523">
        <w:tc>
          <w:tcPr>
            <w:tcW w:w="567" w:type="dxa"/>
          </w:tcPr>
          <w:p w:rsidR="00693693" w:rsidRPr="00563E15" w:rsidRDefault="00693693" w:rsidP="004B0073">
            <w:r w:rsidRPr="00563E15">
              <w:t>8.</w:t>
            </w:r>
          </w:p>
        </w:tc>
        <w:tc>
          <w:tcPr>
            <w:tcW w:w="1701" w:type="dxa"/>
          </w:tcPr>
          <w:p w:rsidR="00693693" w:rsidRPr="00563E15" w:rsidRDefault="00693693" w:rsidP="004B0073">
            <w:pPr>
              <w:pStyle w:val="rvps15"/>
            </w:pPr>
            <w:r w:rsidRPr="00563E15">
              <w:rPr>
                <w:rStyle w:val="rvts25"/>
              </w:rPr>
              <w:t>Государствен</w:t>
            </w:r>
            <w:r>
              <w:rPr>
                <w:rStyle w:val="rvts25"/>
              </w:rPr>
              <w:t>-</w:t>
            </w:r>
            <w:r w:rsidRPr="00563E15">
              <w:rPr>
                <w:rStyle w:val="rvts25"/>
              </w:rPr>
              <w:t>ное регулирование цен в условиях рыночных отношений</w:t>
            </w:r>
          </w:p>
          <w:p w:rsidR="00693693" w:rsidRPr="00563E15" w:rsidRDefault="00693693" w:rsidP="004B0073"/>
        </w:tc>
        <w:tc>
          <w:tcPr>
            <w:tcW w:w="1276" w:type="dxa"/>
          </w:tcPr>
          <w:p w:rsidR="00693693" w:rsidRPr="00563E15" w:rsidRDefault="00693693" w:rsidP="004B0073">
            <w:pPr>
              <w:jc w:val="center"/>
            </w:pPr>
            <w:r w:rsidRPr="00563E15">
              <w:rPr>
                <w:rStyle w:val="rvts25"/>
              </w:rPr>
              <w:t>ОПК-4</w:t>
            </w:r>
          </w:p>
        </w:tc>
        <w:tc>
          <w:tcPr>
            <w:tcW w:w="4111" w:type="dxa"/>
          </w:tcPr>
          <w:p w:rsidR="00693693" w:rsidRDefault="00693693" w:rsidP="004D7143">
            <w:pPr>
              <w:rPr>
                <w:rStyle w:val="rvts16"/>
              </w:rPr>
            </w:pPr>
            <w:r w:rsidRPr="005D5F2C">
              <w:rPr>
                <w:iCs/>
                <w:sz w:val="22"/>
                <w:szCs w:val="22"/>
              </w:rPr>
              <w:t>ПК-2.1.2.</w:t>
            </w:r>
            <w:r>
              <w:rPr>
                <w:i/>
                <w:iCs/>
                <w:sz w:val="22"/>
                <w:szCs w:val="22"/>
              </w:rPr>
              <w:t xml:space="preserve"> Знает:</w:t>
            </w:r>
            <w:r>
              <w:rPr>
                <w:rStyle w:val="rvts16"/>
              </w:rPr>
              <w:t>с</w:t>
            </w:r>
            <w:r w:rsidRPr="00BD197F">
              <w:rPr>
                <w:rStyle w:val="rvts16"/>
              </w:rPr>
              <w:t xml:space="preserve">ущность государственного регулирования цен </w:t>
            </w:r>
            <w:r>
              <w:rPr>
                <w:rStyle w:val="rvts16"/>
              </w:rPr>
              <w:t>в условиях рыночных отношений, ц</w:t>
            </w:r>
            <w:r w:rsidRPr="00BD197F">
              <w:rPr>
                <w:rStyle w:val="rvts16"/>
              </w:rPr>
              <w:t>ели и задачи</w:t>
            </w:r>
            <w:r>
              <w:rPr>
                <w:rStyle w:val="rvts16"/>
              </w:rPr>
              <w:t xml:space="preserve"> государственного регулирования, м</w:t>
            </w:r>
            <w:r w:rsidRPr="00BD197F">
              <w:rPr>
                <w:rStyle w:val="rvts16"/>
              </w:rPr>
              <w:t>етоды регулирования</w:t>
            </w:r>
            <w:r>
              <w:rPr>
                <w:rStyle w:val="rvts16"/>
              </w:rPr>
              <w:t xml:space="preserve"> цен.</w:t>
            </w:r>
          </w:p>
          <w:p w:rsidR="00693693" w:rsidRDefault="00693693" w:rsidP="004D7143">
            <w:pPr>
              <w:rPr>
                <w:rStyle w:val="rvts16"/>
              </w:rPr>
            </w:pPr>
            <w:r w:rsidRPr="005D5F2C">
              <w:rPr>
                <w:iCs/>
                <w:sz w:val="22"/>
                <w:szCs w:val="22"/>
              </w:rPr>
              <w:t>ПК-2.2.2</w:t>
            </w:r>
            <w:r>
              <w:rPr>
                <w:i/>
                <w:iCs/>
                <w:sz w:val="22"/>
                <w:szCs w:val="22"/>
              </w:rPr>
              <w:t>Умеет</w:t>
            </w:r>
            <w:r w:rsidRPr="005D5F2C">
              <w:rPr>
                <w:i/>
                <w:iCs/>
                <w:sz w:val="22"/>
                <w:szCs w:val="22"/>
              </w:rPr>
              <w:t xml:space="preserve">: </w:t>
            </w:r>
            <w:r w:rsidRPr="005D5F2C">
              <w:rPr>
                <w:rStyle w:val="rvts16"/>
              </w:rPr>
              <w:t>определять способы государственного регулирования цен в условиях рыночных отношенийи их последствия для компании.</w:t>
            </w:r>
          </w:p>
          <w:p w:rsidR="00693693" w:rsidRPr="00952EFC" w:rsidRDefault="00693693" w:rsidP="004D7143">
            <w:pPr>
              <w:rPr>
                <w:highlight w:val="yellow"/>
              </w:rPr>
            </w:pPr>
            <w:r w:rsidRPr="005D5F2C">
              <w:rPr>
                <w:iCs/>
              </w:rPr>
              <w:t>ПК-2.3.</w:t>
            </w:r>
            <w:r w:rsidRPr="005D5F2C">
              <w:rPr>
                <w:i/>
                <w:iCs/>
              </w:rPr>
              <w:t>Владе</w:t>
            </w:r>
            <w:r>
              <w:rPr>
                <w:i/>
                <w:iCs/>
              </w:rPr>
              <w:t>ет</w:t>
            </w:r>
            <w:r w:rsidRPr="005D5F2C">
              <w:rPr>
                <w:i/>
                <w:iCs/>
              </w:rPr>
              <w:t>:</w:t>
            </w:r>
            <w:r w:rsidRPr="005D5F2C">
              <w:t xml:space="preserve">терминологией и навыками самостоятельного добывания знаний, решения задач в области ценообразования; </w:t>
            </w:r>
            <w:r>
              <w:t>владеет</w:t>
            </w:r>
            <w:r w:rsidRPr="005D5F2C">
              <w:t xml:space="preserve"> навыками их применения при принятии управленческих решений в сфере ценообразования</w:t>
            </w:r>
          </w:p>
        </w:tc>
        <w:tc>
          <w:tcPr>
            <w:tcW w:w="1701" w:type="dxa"/>
          </w:tcPr>
          <w:p w:rsidR="00693693" w:rsidRPr="00BD197F" w:rsidRDefault="00693693" w:rsidP="00563E15">
            <w:r w:rsidRPr="00220581">
              <w:rPr>
                <w:color w:val="000000"/>
              </w:rPr>
              <w:t>Опрос, выступление с докладом (сообщением)</w:t>
            </w:r>
            <w:r>
              <w:rPr>
                <w:color w:val="000000"/>
              </w:rPr>
              <w:t>, тесты</w:t>
            </w:r>
          </w:p>
        </w:tc>
      </w:tr>
      <w:tr w:rsidR="00693693" w:rsidRPr="00BD197F" w:rsidTr="00E67523">
        <w:tc>
          <w:tcPr>
            <w:tcW w:w="7655" w:type="dxa"/>
            <w:gridSpan w:val="4"/>
          </w:tcPr>
          <w:p w:rsidR="00693693" w:rsidRDefault="00693693" w:rsidP="00AD2429">
            <w:pPr>
              <w:rPr>
                <w:b/>
                <w:i/>
              </w:rPr>
            </w:pPr>
            <w:r w:rsidRPr="00B92C03">
              <w:rPr>
                <w:b/>
                <w:i/>
              </w:rPr>
              <w:t xml:space="preserve">Результат достижения планируемых результатов изучения дисциплины  </w:t>
            </w:r>
          </w:p>
        </w:tc>
        <w:tc>
          <w:tcPr>
            <w:tcW w:w="1701" w:type="dxa"/>
          </w:tcPr>
          <w:p w:rsidR="00693693" w:rsidRPr="00786C9D" w:rsidRDefault="00693693" w:rsidP="00AD2429">
            <w:pPr>
              <w:rPr>
                <w:b/>
                <w:i/>
              </w:rPr>
            </w:pPr>
            <w:r>
              <w:rPr>
                <w:b/>
                <w:i/>
              </w:rPr>
              <w:t>Зачет</w:t>
            </w:r>
          </w:p>
        </w:tc>
      </w:tr>
    </w:tbl>
    <w:p w:rsidR="00693693" w:rsidRPr="00BD197F" w:rsidRDefault="00693693" w:rsidP="00D63662">
      <w:pPr>
        <w:tabs>
          <w:tab w:val="left" w:pos="3975"/>
        </w:tabs>
        <w:ind w:firstLine="432"/>
        <w:jc w:val="both"/>
        <w:rPr>
          <w:b/>
        </w:rPr>
      </w:pPr>
    </w:p>
    <w:p w:rsidR="00693693" w:rsidRPr="00BD197F" w:rsidRDefault="00693693" w:rsidP="00E67523">
      <w:pPr>
        <w:tabs>
          <w:tab w:val="left" w:pos="3975"/>
        </w:tabs>
        <w:ind w:firstLine="432"/>
        <w:jc w:val="center"/>
        <w:rPr>
          <w:b/>
        </w:rPr>
      </w:pPr>
      <w:r w:rsidRPr="00BD197F">
        <w:rPr>
          <w:b/>
        </w:rPr>
        <w:t>2. Описание показателей и критериев оценивания компетенций</w:t>
      </w:r>
    </w:p>
    <w:p w:rsidR="00693693" w:rsidRDefault="00693693" w:rsidP="00D63662">
      <w:pPr>
        <w:jc w:val="both"/>
        <w:rPr>
          <w:b/>
        </w:rPr>
      </w:pPr>
    </w:p>
    <w:p w:rsidR="00693693" w:rsidRPr="00BD197F" w:rsidRDefault="00693693" w:rsidP="00D63662">
      <w:pPr>
        <w:jc w:val="both"/>
        <w:rPr>
          <w:b/>
        </w:rPr>
      </w:pPr>
      <w:r w:rsidRPr="00BD197F">
        <w:rPr>
          <w:b/>
        </w:rPr>
        <w:t>Критерии оценивания (текущий контроль)</w:t>
      </w:r>
    </w:p>
    <w:p w:rsidR="00693693" w:rsidRPr="00BD197F" w:rsidRDefault="00693693" w:rsidP="00D63662">
      <w:pPr>
        <w:jc w:val="both"/>
      </w:pPr>
      <w:r w:rsidRPr="00BD197F">
        <w:t xml:space="preserve">1.Оценка </w:t>
      </w:r>
      <w:r w:rsidRPr="00BD197F">
        <w:rPr>
          <w:b/>
        </w:rPr>
        <w:t>«отлично»</w:t>
      </w:r>
      <w:r w:rsidRPr="00BD197F">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693693" w:rsidRPr="00BD197F" w:rsidRDefault="00693693" w:rsidP="00D63662">
      <w:pPr>
        <w:jc w:val="both"/>
      </w:pPr>
      <w:r w:rsidRPr="00BD197F">
        <w:t xml:space="preserve">2.Оценка </w:t>
      </w:r>
      <w:r w:rsidRPr="00BD197F">
        <w:rPr>
          <w:b/>
        </w:rPr>
        <w:t>«хорошо»</w:t>
      </w:r>
      <w:r w:rsidRPr="00BD197F">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693693" w:rsidRPr="00BD197F" w:rsidRDefault="00693693" w:rsidP="00D63662">
      <w:pPr>
        <w:jc w:val="both"/>
      </w:pPr>
      <w:r w:rsidRPr="00BD197F">
        <w:t xml:space="preserve">3.Оценка </w:t>
      </w:r>
      <w:r w:rsidRPr="00BD197F">
        <w:rPr>
          <w:b/>
        </w:rPr>
        <w:t>«удовлетворительно»</w:t>
      </w:r>
      <w:r w:rsidRPr="00BD197F">
        <w:t xml:space="preserve"> выставляется, если студент в целом освоил материал; однако, ответил не на все уточняющие и дополнительные вопросы; </w:t>
      </w:r>
    </w:p>
    <w:p w:rsidR="00693693" w:rsidRPr="00BD197F" w:rsidRDefault="00693693" w:rsidP="00D63662">
      <w:pPr>
        <w:jc w:val="both"/>
      </w:pPr>
      <w:r w:rsidRPr="00BD197F">
        <w:t xml:space="preserve">4.Оценка </w:t>
      </w:r>
      <w:r w:rsidRPr="00BD197F">
        <w:rPr>
          <w:b/>
        </w:rPr>
        <w:t>«неудовлетворительно»</w:t>
      </w:r>
      <w:r w:rsidRPr="00BD197F">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693693" w:rsidRPr="00BD197F" w:rsidRDefault="00693693" w:rsidP="00D63662">
      <w:pPr>
        <w:jc w:val="center"/>
        <w:rPr>
          <w:b/>
        </w:rPr>
      </w:pPr>
    </w:p>
    <w:p w:rsidR="00693693" w:rsidRPr="00BD197F" w:rsidRDefault="00693693" w:rsidP="00D63662">
      <w:pPr>
        <w:jc w:val="both"/>
        <w:rPr>
          <w:b/>
        </w:rPr>
      </w:pPr>
      <w:r w:rsidRPr="00BD197F">
        <w:rPr>
          <w:b/>
        </w:rPr>
        <w:t>Критерии оценивания (зачет)</w:t>
      </w:r>
    </w:p>
    <w:p w:rsidR="00693693" w:rsidRPr="00BD197F" w:rsidRDefault="00693693" w:rsidP="00D63662">
      <w:pPr>
        <w:jc w:val="both"/>
      </w:pPr>
      <w:r w:rsidRPr="00BD197F">
        <w:t xml:space="preserve">Знания, умения, навыки и компетенции студентов оцениваются следующими оценками: </w:t>
      </w:r>
      <w:r>
        <w:t>«зачтено</w:t>
      </w:r>
      <w:r w:rsidRPr="00232912">
        <w:t>», «не</w:t>
      </w:r>
      <w:r>
        <w:t xml:space="preserve"> зачтено</w:t>
      </w:r>
      <w:r w:rsidRPr="0023291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1"/>
        <w:gridCol w:w="8065"/>
      </w:tblGrid>
      <w:tr w:rsidR="00693693" w:rsidRPr="00BD197F" w:rsidTr="007A52C3">
        <w:tc>
          <w:tcPr>
            <w:tcW w:w="1291" w:type="dxa"/>
          </w:tcPr>
          <w:p w:rsidR="00693693" w:rsidRPr="00BD197F" w:rsidRDefault="00693693" w:rsidP="004B0073">
            <w:pPr>
              <w:jc w:val="both"/>
            </w:pPr>
            <w:r w:rsidRPr="00BD197F">
              <w:rPr>
                <w:b/>
              </w:rPr>
              <w:t>«</w:t>
            </w:r>
            <w:r w:rsidRPr="000570D9">
              <w:rPr>
                <w:b/>
              </w:rPr>
              <w:t>зач</w:t>
            </w:r>
            <w:r>
              <w:rPr>
                <w:b/>
              </w:rPr>
              <w:t>тено</w:t>
            </w:r>
            <w:r w:rsidRPr="00BD197F">
              <w:rPr>
                <w:b/>
              </w:rPr>
              <w:t>»</w:t>
            </w:r>
          </w:p>
        </w:tc>
        <w:tc>
          <w:tcPr>
            <w:tcW w:w="8065" w:type="dxa"/>
          </w:tcPr>
          <w:p w:rsidR="00693693" w:rsidRPr="00BD197F" w:rsidRDefault="00693693" w:rsidP="004B0073">
            <w:pPr>
              <w:jc w:val="both"/>
            </w:pPr>
            <w:r w:rsidRPr="00BD197F">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tc>
      </w:tr>
      <w:tr w:rsidR="00693693" w:rsidRPr="00BD197F" w:rsidTr="007A52C3">
        <w:tc>
          <w:tcPr>
            <w:tcW w:w="1291" w:type="dxa"/>
          </w:tcPr>
          <w:p w:rsidR="00693693" w:rsidRPr="00BD197F" w:rsidRDefault="00693693" w:rsidP="004B0073">
            <w:pPr>
              <w:jc w:val="both"/>
            </w:pPr>
            <w:r w:rsidRPr="00BD197F">
              <w:t>«</w:t>
            </w:r>
            <w:r w:rsidRPr="000570D9">
              <w:rPr>
                <w:b/>
              </w:rPr>
              <w:t>не</w:t>
            </w:r>
            <w:r>
              <w:rPr>
                <w:b/>
              </w:rPr>
              <w:t xml:space="preserve"> з</w:t>
            </w:r>
            <w:r w:rsidRPr="000570D9">
              <w:rPr>
                <w:b/>
              </w:rPr>
              <w:t>ач</w:t>
            </w:r>
            <w:r>
              <w:rPr>
                <w:b/>
              </w:rPr>
              <w:t>тено</w:t>
            </w:r>
            <w:r w:rsidRPr="00BD197F">
              <w:rPr>
                <w:b/>
              </w:rPr>
              <w:t>»</w:t>
            </w:r>
          </w:p>
        </w:tc>
        <w:tc>
          <w:tcPr>
            <w:tcW w:w="8065" w:type="dxa"/>
          </w:tcPr>
          <w:p w:rsidR="00693693" w:rsidRPr="00BD197F" w:rsidRDefault="00693693" w:rsidP="004B0073">
            <w:pPr>
              <w:jc w:val="both"/>
            </w:pPr>
            <w:r w:rsidRPr="00BD197F">
              <w:t>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tc>
      </w:tr>
    </w:tbl>
    <w:p w:rsidR="00693693" w:rsidRPr="00BD197F" w:rsidRDefault="00693693" w:rsidP="00D63662">
      <w:pPr>
        <w:jc w:val="both"/>
      </w:pPr>
    </w:p>
    <w:p w:rsidR="00693693" w:rsidRDefault="00693693" w:rsidP="00D63662">
      <w:pPr>
        <w:pStyle w:val="ConsPlusNormal"/>
        <w:ind w:left="360" w:firstLine="0"/>
        <w:jc w:val="center"/>
        <w:rPr>
          <w:rFonts w:ascii="Times New Roman" w:hAnsi="Times New Roman" w:cs="Times New Roman"/>
          <w:b/>
          <w:sz w:val="24"/>
          <w:szCs w:val="24"/>
        </w:rPr>
      </w:pPr>
    </w:p>
    <w:p w:rsidR="00693693" w:rsidRPr="00BD197F" w:rsidRDefault="00693693" w:rsidP="00D63662">
      <w:pPr>
        <w:pStyle w:val="ConsPlusNormal"/>
        <w:ind w:left="360" w:firstLine="0"/>
        <w:jc w:val="center"/>
        <w:rPr>
          <w:rFonts w:ascii="Times New Roman" w:hAnsi="Times New Roman" w:cs="Times New Roman"/>
          <w:b/>
          <w:sz w:val="24"/>
          <w:szCs w:val="24"/>
        </w:rPr>
      </w:pPr>
      <w:r w:rsidRPr="00BD197F">
        <w:rPr>
          <w:rFonts w:ascii="Times New Roman" w:hAnsi="Times New Roman" w:cs="Times New Roman"/>
          <w:b/>
          <w:sz w:val="24"/>
          <w:szCs w:val="24"/>
        </w:rPr>
        <w:t>3.Типовые контрольные задания и методические материалы, процедуры оценивания знаний, умений и навыков</w:t>
      </w:r>
    </w:p>
    <w:p w:rsidR="00693693" w:rsidRPr="00BD197F" w:rsidRDefault="00693693" w:rsidP="00D63662">
      <w:pPr>
        <w:pStyle w:val="ConsPlusNormal"/>
        <w:ind w:left="360" w:firstLine="0"/>
        <w:rPr>
          <w:rFonts w:ascii="Times New Roman" w:hAnsi="Times New Roman" w:cs="Times New Roman"/>
          <w:b/>
          <w:sz w:val="24"/>
          <w:szCs w:val="24"/>
        </w:rPr>
      </w:pPr>
    </w:p>
    <w:p w:rsidR="00693693" w:rsidRDefault="00693693" w:rsidP="005D1E1C">
      <w:pPr>
        <w:pStyle w:val="ConsPlusNormal"/>
        <w:ind w:firstLine="0"/>
        <w:rPr>
          <w:rFonts w:ascii="Times New Roman" w:hAnsi="Times New Roman" w:cs="Times New Roman"/>
          <w:i/>
          <w:sz w:val="24"/>
          <w:szCs w:val="24"/>
        </w:rPr>
      </w:pPr>
      <w:r w:rsidRPr="00BD197F">
        <w:rPr>
          <w:rFonts w:ascii="Times New Roman" w:hAnsi="Times New Roman" w:cs="Times New Roman"/>
          <w:i/>
          <w:sz w:val="24"/>
          <w:szCs w:val="24"/>
        </w:rPr>
        <w:t>ТЕКУЩИЙ КОНТРОЛЬ</w:t>
      </w:r>
    </w:p>
    <w:p w:rsidR="00693693" w:rsidRPr="00BD197F" w:rsidRDefault="00693693" w:rsidP="005D1E1C">
      <w:pPr>
        <w:pStyle w:val="ConsPlusNormal"/>
        <w:ind w:firstLine="0"/>
        <w:rPr>
          <w:rFonts w:ascii="Times New Roman" w:hAnsi="Times New Roman" w:cs="Times New Roman"/>
          <w:i/>
          <w:sz w:val="24"/>
          <w:szCs w:val="24"/>
        </w:rPr>
      </w:pPr>
    </w:p>
    <w:p w:rsidR="00693693" w:rsidRPr="00BD197F" w:rsidRDefault="00693693" w:rsidP="00D63662">
      <w:pPr>
        <w:pStyle w:val="rvps3"/>
      </w:pPr>
      <w:r w:rsidRPr="00BD197F">
        <w:rPr>
          <w:rStyle w:val="rvts91"/>
          <w:bCs/>
          <w:iCs/>
        </w:rPr>
        <w:t>Примерная тематика докладов (сообщений)</w:t>
      </w:r>
    </w:p>
    <w:p w:rsidR="00693693" w:rsidRPr="00BD197F" w:rsidRDefault="00693693" w:rsidP="005D1E1C">
      <w:pPr>
        <w:pStyle w:val="rvps7"/>
        <w:tabs>
          <w:tab w:val="left" w:pos="993"/>
        </w:tabs>
        <w:ind w:firstLine="709"/>
      </w:pPr>
      <w:r w:rsidRPr="00BD197F">
        <w:rPr>
          <w:rStyle w:val="rvts11"/>
        </w:rPr>
        <w:t>К теме 4:</w:t>
      </w:r>
    </w:p>
    <w:p w:rsidR="00693693" w:rsidRPr="00BD197F" w:rsidRDefault="00693693" w:rsidP="005D1E1C">
      <w:pPr>
        <w:numPr>
          <w:ilvl w:val="0"/>
          <w:numId w:val="3"/>
        </w:numPr>
        <w:tabs>
          <w:tab w:val="left" w:pos="993"/>
        </w:tabs>
        <w:ind w:left="0" w:firstLine="709"/>
        <w:jc w:val="both"/>
      </w:pPr>
      <w:r w:rsidRPr="00BD197F">
        <w:rPr>
          <w:rStyle w:val="rvts86"/>
          <w:color w:val="auto"/>
        </w:rPr>
        <w:t>Совершенствование маркетинговых исследований рынка</w:t>
      </w:r>
    </w:p>
    <w:p w:rsidR="00693693" w:rsidRPr="00BD197F" w:rsidRDefault="00693693" w:rsidP="005D1E1C">
      <w:pPr>
        <w:numPr>
          <w:ilvl w:val="0"/>
          <w:numId w:val="3"/>
        </w:numPr>
        <w:tabs>
          <w:tab w:val="left" w:pos="993"/>
        </w:tabs>
        <w:ind w:left="0" w:firstLine="709"/>
        <w:jc w:val="both"/>
      </w:pPr>
      <w:r w:rsidRPr="00BD197F">
        <w:rPr>
          <w:rStyle w:val="rvts86"/>
          <w:color w:val="auto"/>
        </w:rPr>
        <w:t>Формирование оптимальной номенклатуры</w:t>
      </w:r>
    </w:p>
    <w:p w:rsidR="00693693" w:rsidRPr="00BD197F" w:rsidRDefault="00693693" w:rsidP="005D1E1C">
      <w:pPr>
        <w:numPr>
          <w:ilvl w:val="0"/>
          <w:numId w:val="3"/>
        </w:numPr>
        <w:tabs>
          <w:tab w:val="left" w:pos="993"/>
        </w:tabs>
        <w:ind w:left="0" w:firstLine="709"/>
        <w:jc w:val="both"/>
      </w:pPr>
      <w:r w:rsidRPr="00BD197F">
        <w:rPr>
          <w:rStyle w:val="rvts86"/>
          <w:color w:val="auto"/>
        </w:rPr>
        <w:t>Использование системы таможенных пошлин на экспортные и импортные товары.</w:t>
      </w:r>
    </w:p>
    <w:p w:rsidR="00693693" w:rsidRPr="00BD197F" w:rsidRDefault="00693693" w:rsidP="00D63662">
      <w:pPr>
        <w:ind w:left="900"/>
        <w:jc w:val="both"/>
      </w:pPr>
    </w:p>
    <w:p w:rsidR="00693693" w:rsidRPr="00BD197F" w:rsidRDefault="00693693" w:rsidP="00D63662">
      <w:pPr>
        <w:pStyle w:val="rvps3"/>
      </w:pPr>
      <w:r w:rsidRPr="00BD197F">
        <w:rPr>
          <w:rStyle w:val="rvts91"/>
          <w:bCs/>
          <w:iCs/>
        </w:rPr>
        <w:t>Ситуационные задачи</w:t>
      </w:r>
    </w:p>
    <w:p w:rsidR="00693693" w:rsidRPr="00BD197F" w:rsidRDefault="00693693" w:rsidP="005D1E1C">
      <w:pPr>
        <w:pStyle w:val="rvps6"/>
        <w:ind w:firstLine="709"/>
      </w:pPr>
      <w:r w:rsidRPr="00BD197F">
        <w:rPr>
          <w:rStyle w:val="rvts85"/>
          <w:iCs/>
          <w:color w:val="auto"/>
        </w:rPr>
        <w:t>Задача 1.</w:t>
      </w:r>
    </w:p>
    <w:p w:rsidR="00693693" w:rsidRPr="00BD197F" w:rsidRDefault="00693693" w:rsidP="005D1E1C">
      <w:pPr>
        <w:pStyle w:val="rvps6"/>
        <w:ind w:firstLine="709"/>
      </w:pPr>
      <w:r w:rsidRPr="00BD197F">
        <w:rPr>
          <w:rStyle w:val="rvts86"/>
          <w:color w:val="auto"/>
        </w:rPr>
        <w:t>Себестоимость единицы продукции 124, 17 руб. Рентабельность производителя – 20%, оптовая надбавка – 24%,  розничная надбавка – 35%. Рассчитать отпускную цену производителя, оптовую и розничную цены. Расписать структуру цен.</w:t>
      </w:r>
    </w:p>
    <w:p w:rsidR="00693693" w:rsidRPr="00BD197F" w:rsidRDefault="00693693" w:rsidP="005D1E1C">
      <w:pPr>
        <w:pStyle w:val="rvps6"/>
        <w:ind w:firstLine="709"/>
      </w:pPr>
      <w:r w:rsidRPr="00BD197F">
        <w:rPr>
          <w:rStyle w:val="rvts85"/>
          <w:iCs/>
          <w:color w:val="auto"/>
        </w:rPr>
        <w:t>Задача 2.</w:t>
      </w:r>
    </w:p>
    <w:p w:rsidR="00693693" w:rsidRPr="00BD197F" w:rsidRDefault="00693693" w:rsidP="005D1E1C">
      <w:pPr>
        <w:pStyle w:val="rvps6"/>
        <w:ind w:firstLine="709"/>
      </w:pPr>
      <w:r w:rsidRPr="00BD197F">
        <w:rPr>
          <w:rStyle w:val="rvts92"/>
          <w:color w:val="auto"/>
        </w:rPr>
        <w:t>Цена закупки равна 10 тыс. руб.; предельный уровень розничной цены составляет 11 тыс. руб. Что можно сказать о проценте торговой надбавки в розничной цене?</w:t>
      </w:r>
    </w:p>
    <w:p w:rsidR="00693693" w:rsidRPr="00BD197F" w:rsidRDefault="00693693" w:rsidP="005D1E1C">
      <w:pPr>
        <w:pStyle w:val="rvps6"/>
        <w:ind w:firstLine="709"/>
      </w:pPr>
      <w:r w:rsidRPr="00BD197F">
        <w:rPr>
          <w:rStyle w:val="rvts85"/>
          <w:iCs/>
          <w:color w:val="auto"/>
        </w:rPr>
        <w:t>Задача 3.</w:t>
      </w:r>
    </w:p>
    <w:p w:rsidR="00693693" w:rsidRPr="00BD197F" w:rsidRDefault="00693693" w:rsidP="005D1E1C">
      <w:pPr>
        <w:pStyle w:val="rvps6"/>
        <w:ind w:firstLine="709"/>
      </w:pPr>
      <w:r w:rsidRPr="00BD197F">
        <w:rPr>
          <w:rStyle w:val="rvts86"/>
          <w:color w:val="auto"/>
        </w:rPr>
        <w:t>Составьте плановую калькуляцию себестоимости изделия, определите отпускную цену предприятия, если известны следующие данные.</w:t>
      </w:r>
    </w:p>
    <w:p w:rsidR="00693693" w:rsidRPr="00BD197F" w:rsidRDefault="00693693" w:rsidP="005D1E1C">
      <w:pPr>
        <w:pStyle w:val="rvps7"/>
        <w:ind w:firstLine="709"/>
      </w:pPr>
      <w:r w:rsidRPr="00BD197F">
        <w:rPr>
          <w:rStyle w:val="rvts86"/>
          <w:color w:val="auto"/>
        </w:rPr>
        <w:t>1. Затраты на производство данного изделия:</w:t>
      </w:r>
    </w:p>
    <w:p w:rsidR="00693693" w:rsidRPr="00BD197F" w:rsidRDefault="00693693" w:rsidP="005D1E1C">
      <w:pPr>
        <w:pStyle w:val="rvps6"/>
        <w:ind w:firstLine="709"/>
      </w:pPr>
      <w:r w:rsidRPr="00BD197F">
        <w:rPr>
          <w:rStyle w:val="rvts86"/>
          <w:color w:val="auto"/>
        </w:rPr>
        <w:t>сырье и основные материалы – 200 руб.,</w:t>
      </w:r>
    </w:p>
    <w:p w:rsidR="00693693" w:rsidRPr="00BD197F" w:rsidRDefault="00693693" w:rsidP="005D1E1C">
      <w:pPr>
        <w:pStyle w:val="rvps6"/>
        <w:ind w:firstLine="709"/>
      </w:pPr>
      <w:r w:rsidRPr="00BD197F">
        <w:rPr>
          <w:rStyle w:val="rvts86"/>
          <w:color w:val="auto"/>
        </w:rPr>
        <w:t>топливо и электроэнергия на технологические цели – 30 руб.,</w:t>
      </w:r>
    </w:p>
    <w:p w:rsidR="00693693" w:rsidRPr="00BD197F" w:rsidRDefault="00693693" w:rsidP="005D1E1C">
      <w:pPr>
        <w:pStyle w:val="rvps6"/>
        <w:ind w:firstLine="709"/>
      </w:pPr>
      <w:r w:rsidRPr="00BD197F">
        <w:rPr>
          <w:rStyle w:val="rvts86"/>
          <w:color w:val="auto"/>
        </w:rPr>
        <w:t>основная заработная плата производственных рабочих – 60 руб.,</w:t>
      </w:r>
    </w:p>
    <w:p w:rsidR="00693693" w:rsidRPr="00BD197F" w:rsidRDefault="00693693" w:rsidP="005D1E1C">
      <w:pPr>
        <w:pStyle w:val="rvps6"/>
        <w:ind w:firstLine="709"/>
      </w:pPr>
      <w:r w:rsidRPr="00BD197F">
        <w:rPr>
          <w:rStyle w:val="rvts86"/>
          <w:color w:val="auto"/>
        </w:rPr>
        <w:t>дополнительная заработная плата производственных рабочих – 10 % к основной зарплате производственных рабочих;</w:t>
      </w:r>
    </w:p>
    <w:p w:rsidR="00693693" w:rsidRPr="00BD197F" w:rsidRDefault="00693693" w:rsidP="005D1E1C">
      <w:pPr>
        <w:pStyle w:val="rvps6"/>
        <w:ind w:firstLine="709"/>
      </w:pPr>
      <w:r w:rsidRPr="00BD197F">
        <w:rPr>
          <w:rStyle w:val="rvts86"/>
          <w:color w:val="auto"/>
        </w:rPr>
        <w:t>единый социальный налог – 26 % всей суммы основной и дополнительной заработной платы производственных рабочих;</w:t>
      </w:r>
    </w:p>
    <w:p w:rsidR="00693693" w:rsidRPr="00BD197F" w:rsidRDefault="00693693" w:rsidP="005D1E1C">
      <w:pPr>
        <w:pStyle w:val="rvps6"/>
        <w:ind w:firstLine="709"/>
      </w:pPr>
      <w:r w:rsidRPr="00BD197F">
        <w:rPr>
          <w:rStyle w:val="rvts86"/>
          <w:color w:val="auto"/>
        </w:rPr>
        <w:t>расходы по содержанию и эксплуатации оборудования – 150 % основной заработной платы производственных рабочих;</w:t>
      </w:r>
    </w:p>
    <w:p w:rsidR="00693693" w:rsidRPr="00BD197F" w:rsidRDefault="00693693" w:rsidP="005D1E1C">
      <w:pPr>
        <w:pStyle w:val="rvps6"/>
        <w:ind w:firstLine="709"/>
      </w:pPr>
      <w:r w:rsidRPr="00BD197F">
        <w:rPr>
          <w:rStyle w:val="rvts86"/>
          <w:color w:val="auto"/>
        </w:rPr>
        <w:t>цеховые расходы – 65 % основной заработной платы производственных рабочих;</w:t>
      </w:r>
    </w:p>
    <w:p w:rsidR="00693693" w:rsidRPr="00BD197F" w:rsidRDefault="00693693" w:rsidP="005D1E1C">
      <w:pPr>
        <w:pStyle w:val="rvps6"/>
        <w:ind w:firstLine="709"/>
      </w:pPr>
      <w:r w:rsidRPr="00BD197F">
        <w:rPr>
          <w:rStyle w:val="rvts86"/>
          <w:color w:val="auto"/>
        </w:rPr>
        <w:t>общезаводские расходы – 86 % основной заработной платы производственных рабочих;</w:t>
      </w:r>
    </w:p>
    <w:p w:rsidR="00693693" w:rsidRPr="00BD197F" w:rsidRDefault="00693693" w:rsidP="005D1E1C">
      <w:pPr>
        <w:pStyle w:val="rvps6"/>
        <w:ind w:firstLine="709"/>
      </w:pPr>
      <w:r w:rsidRPr="00BD197F">
        <w:rPr>
          <w:rStyle w:val="rvts86"/>
          <w:color w:val="auto"/>
        </w:rPr>
        <w:t>Внепроизводственные расходы – 1,5 % производственной себестоимости.</w:t>
      </w:r>
    </w:p>
    <w:p w:rsidR="00693693" w:rsidRPr="00BD197F" w:rsidRDefault="00693693" w:rsidP="005D1E1C">
      <w:pPr>
        <w:pStyle w:val="rvps7"/>
        <w:ind w:firstLine="709"/>
      </w:pPr>
      <w:r w:rsidRPr="00BD197F">
        <w:rPr>
          <w:rStyle w:val="rvts86"/>
          <w:color w:val="auto"/>
        </w:rPr>
        <w:t>2. Рентабельность производства изделия – 25 %.</w:t>
      </w:r>
    </w:p>
    <w:p w:rsidR="00693693" w:rsidRPr="00BD197F" w:rsidRDefault="00693693" w:rsidP="005D1E1C">
      <w:pPr>
        <w:pStyle w:val="rvps7"/>
        <w:ind w:firstLine="709"/>
      </w:pPr>
      <w:r w:rsidRPr="00BD197F">
        <w:rPr>
          <w:rStyle w:val="rvts86"/>
          <w:color w:val="auto"/>
        </w:rPr>
        <w:t>3. Ставка акциза – 15 % отпускной цены производителя.</w:t>
      </w:r>
    </w:p>
    <w:p w:rsidR="00693693" w:rsidRPr="00BD197F" w:rsidRDefault="00693693" w:rsidP="005D1E1C">
      <w:pPr>
        <w:pStyle w:val="rvps7"/>
        <w:ind w:firstLine="709"/>
      </w:pPr>
      <w:r w:rsidRPr="00BD197F">
        <w:rPr>
          <w:rStyle w:val="rvts86"/>
          <w:color w:val="auto"/>
        </w:rPr>
        <w:t>4. НДС – 18 % к свободной отпускной цене без НДС.</w:t>
      </w:r>
    </w:p>
    <w:p w:rsidR="00693693" w:rsidRPr="00BD197F" w:rsidRDefault="00693693" w:rsidP="005D1E1C">
      <w:pPr>
        <w:pStyle w:val="rvps6"/>
        <w:ind w:firstLine="709"/>
      </w:pPr>
      <w:r w:rsidRPr="00BD197F">
        <w:rPr>
          <w:rStyle w:val="rvts85"/>
          <w:iCs/>
          <w:color w:val="auto"/>
        </w:rPr>
        <w:t>Задача 4:</w:t>
      </w:r>
    </w:p>
    <w:p w:rsidR="00693693" w:rsidRPr="00BD197F" w:rsidRDefault="00693693" w:rsidP="005D1E1C">
      <w:pPr>
        <w:pStyle w:val="rvps6"/>
        <w:ind w:firstLine="709"/>
      </w:pPr>
      <w:r w:rsidRPr="00BD197F">
        <w:rPr>
          <w:rStyle w:val="rvts86"/>
          <w:color w:val="auto"/>
        </w:rPr>
        <w:t>Определите регулируемый тариф и плату за провоз по системе двухставочного тарифа на провоз по железной дороге 50 т груза на расстояние 80 км на 2017 г. и 2018 г.</w:t>
      </w:r>
    </w:p>
    <w:p w:rsidR="00693693" w:rsidRPr="00BD197F" w:rsidRDefault="00693693" w:rsidP="005D1E1C">
      <w:pPr>
        <w:pStyle w:val="rvps7"/>
        <w:ind w:firstLine="709"/>
      </w:pPr>
      <w:r w:rsidRPr="00BD197F">
        <w:rPr>
          <w:rStyle w:val="rvts86"/>
          <w:color w:val="auto"/>
        </w:rPr>
        <w:t>Исходные данные 2017 г.: затраты на начально-конечные операции (10 т) – 1700 р., затраты на передвижение (на 10 т/км) – 45 р., предельный уровень рентабельности перевозок груза – 35 %.</w:t>
      </w:r>
    </w:p>
    <w:p w:rsidR="00693693" w:rsidRPr="00BD197F" w:rsidRDefault="00693693" w:rsidP="005D1E1C">
      <w:pPr>
        <w:pStyle w:val="rvps7"/>
        <w:ind w:firstLine="709"/>
      </w:pPr>
      <w:r w:rsidRPr="00BD197F">
        <w:rPr>
          <w:rStyle w:val="rvts86"/>
          <w:color w:val="auto"/>
        </w:rPr>
        <w:t>Предельные коэффициенты повышения тарифа: с 1 января 2017 г. – 1,3 (по сравнению с 2003 г.), с 1 января 2018 г. – 1,2 (к ранее установленным государственным регулируемым тарифам).</w:t>
      </w:r>
    </w:p>
    <w:p w:rsidR="00693693" w:rsidRPr="00BD197F" w:rsidRDefault="00693693" w:rsidP="005D1E1C">
      <w:pPr>
        <w:pStyle w:val="rvps7"/>
        <w:ind w:firstLine="709"/>
      </w:pPr>
      <w:r w:rsidRPr="00BD197F">
        <w:rPr>
          <w:rStyle w:val="rvts86"/>
          <w:color w:val="auto"/>
        </w:rPr>
        <w:t>НДС в 2017 г. – 18 %, в 2018г. – 18 %.</w:t>
      </w:r>
    </w:p>
    <w:p w:rsidR="00693693" w:rsidRPr="00BD197F" w:rsidRDefault="00693693" w:rsidP="005D1E1C">
      <w:pPr>
        <w:pStyle w:val="rvps6"/>
        <w:ind w:firstLine="709"/>
      </w:pPr>
      <w:r w:rsidRPr="00BD197F">
        <w:rPr>
          <w:rStyle w:val="rvts85"/>
          <w:iCs/>
          <w:color w:val="auto"/>
        </w:rPr>
        <w:t>Задача 5.</w:t>
      </w:r>
    </w:p>
    <w:p w:rsidR="00693693" w:rsidRPr="00BD197F" w:rsidRDefault="00693693" w:rsidP="005D1E1C">
      <w:pPr>
        <w:pStyle w:val="rvps6"/>
        <w:ind w:firstLine="709"/>
      </w:pPr>
      <w:r w:rsidRPr="00BD197F">
        <w:rPr>
          <w:rStyle w:val="rvts86"/>
          <w:color w:val="auto"/>
        </w:rPr>
        <w:t>Обувная фирма заключила договор с оптовой базой на поставку партии женских сапог по цене 2500 р. за пару, включив в договор поставки оговорку о повышении цены в случае увеличения издержек на материалы и заработную плату. Определите повышение цены, %, за время, прошедшее с момента подписания договора до фактической их поставки. Известно, что за этот период при изготовлении одной пары сапог стоимость материалов увеличилась от 600 до 800 р., размер заработной платы основных рабочих – от 80 до 100 р.</w:t>
      </w:r>
    </w:p>
    <w:p w:rsidR="00693693" w:rsidRPr="00BD197F" w:rsidRDefault="00693693" w:rsidP="005D1E1C">
      <w:pPr>
        <w:pStyle w:val="rvps7"/>
        <w:ind w:firstLine="709"/>
      </w:pPr>
      <w:r w:rsidRPr="00BD197F">
        <w:rPr>
          <w:rStyle w:val="rvts86"/>
          <w:color w:val="auto"/>
        </w:rPr>
        <w:t>Необходимо учесть, что при определении цены доля материалов составляет 60 % от цены, доля заработной платы – 20 % от цены</w:t>
      </w:r>
    </w:p>
    <w:p w:rsidR="00693693" w:rsidRPr="00BD197F" w:rsidRDefault="00693693" w:rsidP="005D1E1C">
      <w:pPr>
        <w:pStyle w:val="rvps6"/>
        <w:ind w:firstLine="709"/>
      </w:pPr>
      <w:r w:rsidRPr="00BD197F">
        <w:rPr>
          <w:rStyle w:val="rvts85"/>
          <w:iCs/>
          <w:color w:val="auto"/>
        </w:rPr>
        <w:t>Задача 6.</w:t>
      </w:r>
    </w:p>
    <w:p w:rsidR="00693693" w:rsidRPr="00BD197F" w:rsidRDefault="00693693" w:rsidP="005D1E1C">
      <w:pPr>
        <w:pStyle w:val="rvps7"/>
        <w:ind w:firstLine="709"/>
      </w:pPr>
      <w:r w:rsidRPr="00BD197F">
        <w:rPr>
          <w:rStyle w:val="rvts86"/>
          <w:color w:val="auto"/>
        </w:rPr>
        <w:t>Используя метод балловой оценки, определить оптовую цену предприятия на изделие “А”. Для расчета себестоимости одного балла принято изделие “Б”. Имеется оценка в баллах параметров изделий “А” и “Б”.</w:t>
      </w:r>
    </w:p>
    <w:tbl>
      <w:tblPr>
        <w:tblW w:w="9364" w:type="dxa"/>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000"/>
      </w:tblPr>
      <w:tblGrid>
        <w:gridCol w:w="1001"/>
        <w:gridCol w:w="975"/>
        <w:gridCol w:w="1620"/>
        <w:gridCol w:w="1395"/>
        <w:gridCol w:w="1545"/>
        <w:gridCol w:w="1440"/>
        <w:gridCol w:w="1388"/>
      </w:tblGrid>
      <w:tr w:rsidR="00693693" w:rsidRPr="00BD197F" w:rsidTr="005D1E1C">
        <w:trPr>
          <w:trHeight w:val="420"/>
          <w:jc w:val="center"/>
        </w:trPr>
        <w:tc>
          <w:tcPr>
            <w:tcW w:w="1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3693" w:rsidRPr="00BD197F" w:rsidRDefault="00693693" w:rsidP="00747F1C">
            <w:pPr>
              <w:pStyle w:val="rvps6"/>
            </w:pPr>
            <w:r w:rsidRPr="00BD197F">
              <w:rPr>
                <w:rStyle w:val="rvts86"/>
                <w:color w:val="auto"/>
              </w:rPr>
              <w:t> </w:t>
            </w:r>
            <w:r w:rsidRPr="00BD197F">
              <w:rPr>
                <w:rStyle w:val="rvts69"/>
              </w:rPr>
              <w:t>Изде</w:t>
            </w:r>
            <w:r w:rsidRPr="00BD197F">
              <w:rPr>
                <w:rStyle w:val="rvts69"/>
              </w:rPr>
              <w:softHyphen/>
              <w:t>лие</w:t>
            </w:r>
          </w:p>
        </w:tc>
        <w:tc>
          <w:tcPr>
            <w:tcW w:w="6975" w:type="dxa"/>
            <w:gridSpan w:val="5"/>
            <w:vMerge w:val="restart"/>
            <w:tcBorders>
              <w:top w:val="single" w:sz="6" w:space="0" w:color="000000"/>
              <w:left w:val="nil"/>
              <w:bottom w:val="single" w:sz="6" w:space="0" w:color="000000"/>
              <w:right w:val="single" w:sz="6" w:space="0" w:color="000000"/>
            </w:tcBorders>
            <w:vAlign w:val="center"/>
          </w:tcPr>
          <w:p w:rsidR="00693693" w:rsidRPr="00BD197F" w:rsidRDefault="00693693" w:rsidP="005D1E1C">
            <w:pPr>
              <w:pStyle w:val="rvps6"/>
              <w:ind w:firstLine="709"/>
              <w:jc w:val="center"/>
            </w:pPr>
            <w:r w:rsidRPr="00BD197F">
              <w:rPr>
                <w:rStyle w:val="rvts69"/>
              </w:rPr>
              <w:t>Параметры</w:t>
            </w:r>
          </w:p>
        </w:tc>
        <w:tc>
          <w:tcPr>
            <w:tcW w:w="1388" w:type="dxa"/>
            <w:vMerge w:val="restart"/>
            <w:tcBorders>
              <w:top w:val="single" w:sz="6" w:space="0" w:color="000000"/>
              <w:left w:val="nil"/>
              <w:bottom w:val="single" w:sz="6" w:space="0" w:color="000000"/>
              <w:right w:val="single" w:sz="6" w:space="0" w:color="000000"/>
            </w:tcBorders>
            <w:vAlign w:val="center"/>
          </w:tcPr>
          <w:p w:rsidR="00693693" w:rsidRDefault="00693693" w:rsidP="00747F1C">
            <w:pPr>
              <w:pStyle w:val="rvps6"/>
              <w:jc w:val="center"/>
              <w:rPr>
                <w:rStyle w:val="rvts69"/>
              </w:rPr>
            </w:pPr>
            <w:r w:rsidRPr="00BD197F">
              <w:rPr>
                <w:rStyle w:val="rvts69"/>
              </w:rPr>
              <w:t>Всего</w:t>
            </w:r>
          </w:p>
          <w:p w:rsidR="00693693" w:rsidRPr="00BD197F" w:rsidRDefault="00693693" w:rsidP="00747F1C">
            <w:pPr>
              <w:pStyle w:val="rvps6"/>
              <w:jc w:val="center"/>
            </w:pPr>
            <w:r w:rsidRPr="00BD197F">
              <w:rPr>
                <w:rStyle w:val="rvts69"/>
              </w:rPr>
              <w:t>баллов</w:t>
            </w:r>
          </w:p>
        </w:tc>
      </w:tr>
      <w:tr w:rsidR="00693693" w:rsidRPr="00BD197F" w:rsidTr="005D1E1C">
        <w:trPr>
          <w:trHeight w:val="420"/>
          <w:jc w:val="center"/>
        </w:trPr>
        <w:tc>
          <w:tcPr>
            <w:tcW w:w="1001" w:type="dxa"/>
            <w:tcBorders>
              <w:top w:val="nil"/>
              <w:left w:val="single" w:sz="6" w:space="0" w:color="000000"/>
              <w:bottom w:val="single" w:sz="6" w:space="0" w:color="000000"/>
              <w:right w:val="single" w:sz="6" w:space="0" w:color="000000"/>
            </w:tcBorders>
            <w:shd w:val="clear" w:color="auto" w:fill="FFFFFF"/>
            <w:vAlign w:val="center"/>
          </w:tcPr>
          <w:p w:rsidR="00693693" w:rsidRPr="00BD197F" w:rsidRDefault="00693693" w:rsidP="005D1E1C">
            <w:pPr>
              <w:pStyle w:val="rvps6"/>
              <w:ind w:firstLine="709"/>
              <w:jc w:val="center"/>
            </w:pPr>
          </w:p>
        </w:tc>
        <w:tc>
          <w:tcPr>
            <w:tcW w:w="0" w:type="auto"/>
            <w:gridSpan w:val="5"/>
            <w:vMerge/>
            <w:tcBorders>
              <w:top w:val="nil"/>
              <w:left w:val="single" w:sz="6" w:space="0" w:color="000000"/>
              <w:bottom w:val="single" w:sz="6" w:space="0" w:color="000000"/>
              <w:right w:val="single" w:sz="6" w:space="0" w:color="000000"/>
            </w:tcBorders>
            <w:vAlign w:val="center"/>
          </w:tcPr>
          <w:p w:rsidR="00693693" w:rsidRPr="00BD197F" w:rsidRDefault="00693693" w:rsidP="005D1E1C">
            <w:pPr>
              <w:ind w:firstLine="709"/>
              <w:jc w:val="center"/>
            </w:pPr>
          </w:p>
        </w:tc>
        <w:tc>
          <w:tcPr>
            <w:tcW w:w="1388" w:type="dxa"/>
            <w:vMerge/>
            <w:tcBorders>
              <w:top w:val="single" w:sz="6" w:space="0" w:color="000000"/>
              <w:left w:val="nil"/>
              <w:bottom w:val="single" w:sz="6" w:space="0" w:color="000000"/>
              <w:right w:val="single" w:sz="6" w:space="0" w:color="000000"/>
            </w:tcBorders>
            <w:vAlign w:val="center"/>
          </w:tcPr>
          <w:p w:rsidR="00693693" w:rsidRPr="00BD197F" w:rsidRDefault="00693693" w:rsidP="005D1E1C">
            <w:pPr>
              <w:ind w:firstLine="709"/>
              <w:jc w:val="center"/>
            </w:pPr>
          </w:p>
        </w:tc>
      </w:tr>
      <w:tr w:rsidR="00693693" w:rsidRPr="00BD197F" w:rsidTr="00747F1C">
        <w:trPr>
          <w:trHeight w:val="420"/>
          <w:jc w:val="center"/>
        </w:trPr>
        <w:tc>
          <w:tcPr>
            <w:tcW w:w="1001" w:type="dxa"/>
            <w:tcBorders>
              <w:top w:val="nil"/>
              <w:left w:val="single" w:sz="6" w:space="0" w:color="000000"/>
              <w:bottom w:val="single" w:sz="6" w:space="0" w:color="000000"/>
              <w:right w:val="single" w:sz="6" w:space="0" w:color="000000"/>
            </w:tcBorders>
            <w:vAlign w:val="center"/>
          </w:tcPr>
          <w:p w:rsidR="00693693" w:rsidRPr="00BD197F" w:rsidRDefault="00693693" w:rsidP="00747F1C">
            <w:pPr>
              <w:pStyle w:val="rvps6"/>
              <w:ind w:firstLine="709"/>
              <w:jc w:val="center"/>
            </w:pPr>
          </w:p>
        </w:tc>
        <w:tc>
          <w:tcPr>
            <w:tcW w:w="97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I</w:t>
            </w:r>
          </w:p>
        </w:tc>
        <w:tc>
          <w:tcPr>
            <w:tcW w:w="1620"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II</w:t>
            </w:r>
          </w:p>
        </w:tc>
        <w:tc>
          <w:tcPr>
            <w:tcW w:w="139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III</w:t>
            </w:r>
          </w:p>
        </w:tc>
        <w:tc>
          <w:tcPr>
            <w:tcW w:w="154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IV</w:t>
            </w:r>
          </w:p>
        </w:tc>
        <w:tc>
          <w:tcPr>
            <w:tcW w:w="1440"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V</w:t>
            </w:r>
          </w:p>
        </w:tc>
        <w:tc>
          <w:tcPr>
            <w:tcW w:w="1388" w:type="dxa"/>
            <w:vMerge/>
            <w:tcBorders>
              <w:top w:val="single" w:sz="6" w:space="0" w:color="000000"/>
              <w:left w:val="nil"/>
              <w:bottom w:val="single" w:sz="6" w:space="0" w:color="000000"/>
              <w:right w:val="single" w:sz="6" w:space="0" w:color="000000"/>
            </w:tcBorders>
            <w:vAlign w:val="center"/>
          </w:tcPr>
          <w:p w:rsidR="00693693" w:rsidRPr="00BD197F" w:rsidRDefault="00693693" w:rsidP="00747F1C">
            <w:pPr>
              <w:ind w:firstLine="709"/>
              <w:jc w:val="center"/>
            </w:pPr>
          </w:p>
        </w:tc>
      </w:tr>
      <w:tr w:rsidR="00693693" w:rsidRPr="00BD197F" w:rsidTr="00747F1C">
        <w:trPr>
          <w:trHeight w:val="420"/>
          <w:jc w:val="center"/>
        </w:trPr>
        <w:tc>
          <w:tcPr>
            <w:tcW w:w="1001" w:type="dxa"/>
            <w:tcBorders>
              <w:top w:val="nil"/>
              <w:left w:val="single" w:sz="6" w:space="0" w:color="000000"/>
              <w:bottom w:val="single" w:sz="6" w:space="0" w:color="000000"/>
              <w:right w:val="single" w:sz="6" w:space="0" w:color="000000"/>
            </w:tcBorders>
            <w:vAlign w:val="center"/>
          </w:tcPr>
          <w:p w:rsidR="00693693" w:rsidRPr="00BD197F" w:rsidRDefault="00693693" w:rsidP="00747F1C">
            <w:pPr>
              <w:pStyle w:val="rvps6"/>
              <w:ind w:firstLine="289"/>
              <w:jc w:val="center"/>
            </w:pPr>
            <w:r w:rsidRPr="00BD197F">
              <w:rPr>
                <w:rStyle w:val="rvts69"/>
              </w:rPr>
              <w:t>А</w:t>
            </w:r>
          </w:p>
        </w:tc>
        <w:tc>
          <w:tcPr>
            <w:tcW w:w="97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90</w:t>
            </w:r>
          </w:p>
        </w:tc>
        <w:tc>
          <w:tcPr>
            <w:tcW w:w="1620"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20</w:t>
            </w:r>
          </w:p>
        </w:tc>
        <w:tc>
          <w:tcPr>
            <w:tcW w:w="139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10</w:t>
            </w:r>
          </w:p>
        </w:tc>
        <w:tc>
          <w:tcPr>
            <w:tcW w:w="154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15</w:t>
            </w:r>
          </w:p>
        </w:tc>
        <w:tc>
          <w:tcPr>
            <w:tcW w:w="1440"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5</w:t>
            </w:r>
          </w:p>
        </w:tc>
        <w:tc>
          <w:tcPr>
            <w:tcW w:w="1388"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51"/>
              <w:jc w:val="center"/>
            </w:pPr>
            <w:r w:rsidRPr="00BD197F">
              <w:rPr>
                <w:rStyle w:val="rvts69"/>
              </w:rPr>
              <w:t>140</w:t>
            </w:r>
          </w:p>
        </w:tc>
      </w:tr>
      <w:tr w:rsidR="00693693" w:rsidRPr="00BD197F" w:rsidTr="00747F1C">
        <w:trPr>
          <w:trHeight w:val="420"/>
          <w:jc w:val="center"/>
        </w:trPr>
        <w:tc>
          <w:tcPr>
            <w:tcW w:w="1001" w:type="dxa"/>
            <w:tcBorders>
              <w:top w:val="nil"/>
              <w:left w:val="single" w:sz="6" w:space="0" w:color="000000"/>
              <w:bottom w:val="single" w:sz="6" w:space="0" w:color="000000"/>
              <w:right w:val="single" w:sz="6" w:space="0" w:color="000000"/>
            </w:tcBorders>
            <w:vAlign w:val="center"/>
          </w:tcPr>
          <w:p w:rsidR="00693693" w:rsidRPr="00BD197F" w:rsidRDefault="00693693" w:rsidP="00747F1C">
            <w:pPr>
              <w:pStyle w:val="rvps6"/>
              <w:ind w:firstLine="289"/>
              <w:jc w:val="center"/>
            </w:pPr>
            <w:r w:rsidRPr="00BD197F">
              <w:rPr>
                <w:rStyle w:val="rvts69"/>
              </w:rPr>
              <w:t>Б</w:t>
            </w:r>
          </w:p>
        </w:tc>
        <w:tc>
          <w:tcPr>
            <w:tcW w:w="97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110</w:t>
            </w:r>
          </w:p>
        </w:tc>
        <w:tc>
          <w:tcPr>
            <w:tcW w:w="1620"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25</w:t>
            </w:r>
          </w:p>
        </w:tc>
        <w:tc>
          <w:tcPr>
            <w:tcW w:w="139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12</w:t>
            </w:r>
          </w:p>
        </w:tc>
        <w:tc>
          <w:tcPr>
            <w:tcW w:w="1545"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18</w:t>
            </w:r>
          </w:p>
        </w:tc>
        <w:tc>
          <w:tcPr>
            <w:tcW w:w="1440"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80"/>
              <w:jc w:val="center"/>
            </w:pPr>
            <w:r w:rsidRPr="00BD197F">
              <w:rPr>
                <w:rStyle w:val="rvts69"/>
              </w:rPr>
              <w:t>9</w:t>
            </w:r>
          </w:p>
        </w:tc>
        <w:tc>
          <w:tcPr>
            <w:tcW w:w="1388" w:type="dxa"/>
            <w:tcBorders>
              <w:top w:val="nil"/>
              <w:left w:val="nil"/>
              <w:bottom w:val="single" w:sz="6" w:space="0" w:color="000000"/>
              <w:right w:val="single" w:sz="6" w:space="0" w:color="000000"/>
            </w:tcBorders>
            <w:vAlign w:val="center"/>
          </w:tcPr>
          <w:p w:rsidR="00693693" w:rsidRPr="00BD197F" w:rsidRDefault="00693693" w:rsidP="00747F1C">
            <w:pPr>
              <w:pStyle w:val="rvps6"/>
              <w:ind w:firstLine="251"/>
              <w:jc w:val="center"/>
            </w:pPr>
            <w:r w:rsidRPr="00BD197F">
              <w:rPr>
                <w:rStyle w:val="rvts69"/>
              </w:rPr>
              <w:t>174</w:t>
            </w:r>
          </w:p>
        </w:tc>
      </w:tr>
    </w:tbl>
    <w:p w:rsidR="00693693" w:rsidRPr="00BD197F" w:rsidRDefault="00693693" w:rsidP="005D1E1C">
      <w:pPr>
        <w:pStyle w:val="rvps7"/>
        <w:ind w:firstLine="709"/>
      </w:pPr>
      <w:r w:rsidRPr="00BD197F">
        <w:rPr>
          <w:rStyle w:val="rvts86"/>
          <w:color w:val="auto"/>
        </w:rPr>
        <w:t>Себестоимость базового изделия “Б” равна 5700 руб.</w:t>
      </w:r>
    </w:p>
    <w:p w:rsidR="00693693" w:rsidRPr="00BD197F" w:rsidRDefault="00693693" w:rsidP="005D1E1C">
      <w:pPr>
        <w:pStyle w:val="rvps7"/>
        <w:ind w:firstLine="709"/>
      </w:pPr>
      <w:r w:rsidRPr="00BD197F">
        <w:rPr>
          <w:rStyle w:val="rvts86"/>
          <w:color w:val="auto"/>
        </w:rPr>
        <w:t>Норматив рентабельности – 25 %.</w:t>
      </w:r>
    </w:p>
    <w:p w:rsidR="00693693" w:rsidRPr="00BD197F" w:rsidRDefault="00693693" w:rsidP="005D1E1C">
      <w:pPr>
        <w:pStyle w:val="rvps6"/>
        <w:ind w:firstLine="709"/>
      </w:pPr>
      <w:r w:rsidRPr="00BD197F">
        <w:rPr>
          <w:rStyle w:val="rvts85"/>
          <w:iCs/>
          <w:color w:val="auto"/>
        </w:rPr>
        <w:t>Задача 7.</w:t>
      </w:r>
    </w:p>
    <w:p w:rsidR="00693693" w:rsidRPr="00BD197F" w:rsidRDefault="00693693" w:rsidP="005D1E1C">
      <w:pPr>
        <w:pStyle w:val="rvps6"/>
        <w:ind w:firstLine="709"/>
      </w:pPr>
      <w:r w:rsidRPr="00BD197F">
        <w:rPr>
          <w:rStyle w:val="rvts86"/>
          <w:color w:val="auto"/>
        </w:rPr>
        <w:t>Определить фактическую производственную себестоимость пальто женского демисезонного по следующим данным:</w:t>
      </w:r>
    </w:p>
    <w:p w:rsidR="00693693" w:rsidRPr="00BD197F" w:rsidRDefault="00693693" w:rsidP="005D1E1C">
      <w:pPr>
        <w:pStyle w:val="rvps6"/>
        <w:ind w:firstLine="709"/>
      </w:pPr>
      <w:r w:rsidRPr="00BD197F">
        <w:rPr>
          <w:rStyle w:val="rvts86"/>
          <w:color w:val="auto"/>
        </w:rPr>
        <w:t>1)  на пошив пальто были израсходованы прикладные материалы (ткань карманная, бортовая) – 3100 руб.;</w:t>
      </w:r>
      <w:bookmarkStart w:id="12" w:name="_GoBack"/>
      <w:bookmarkEnd w:id="12"/>
    </w:p>
    <w:p w:rsidR="00693693" w:rsidRPr="00BD197F" w:rsidRDefault="00693693" w:rsidP="005D1E1C">
      <w:pPr>
        <w:pStyle w:val="rvps6"/>
        <w:ind w:firstLine="709"/>
      </w:pPr>
      <w:r w:rsidRPr="00BD197F">
        <w:rPr>
          <w:rStyle w:val="rvts86"/>
          <w:color w:val="auto"/>
        </w:rPr>
        <w:t>2)  израсходована швейная фурнитура (пуговицы, кнопки, крючки, нитки) – 1900 руб.;</w:t>
      </w:r>
    </w:p>
    <w:p w:rsidR="00693693" w:rsidRPr="00BD197F" w:rsidRDefault="00693693" w:rsidP="005D1E1C">
      <w:pPr>
        <w:pStyle w:val="rvps6"/>
        <w:ind w:firstLine="709"/>
      </w:pPr>
      <w:r w:rsidRPr="00BD197F">
        <w:rPr>
          <w:rStyle w:val="rvts86"/>
          <w:color w:val="auto"/>
        </w:rPr>
        <w:t>3)  транспортно-заготовительные расходы по израсходованным материалам – 130 руб.;</w:t>
      </w:r>
    </w:p>
    <w:p w:rsidR="00693693" w:rsidRPr="00BD197F" w:rsidRDefault="00693693" w:rsidP="005D1E1C">
      <w:pPr>
        <w:pStyle w:val="rvps6"/>
        <w:ind w:firstLine="709"/>
      </w:pPr>
      <w:r w:rsidRPr="00BD197F">
        <w:rPr>
          <w:rStyle w:val="rvts86"/>
          <w:color w:val="auto"/>
        </w:rPr>
        <w:t>4)  основная зарплата производственного персонала, занятого изготовлением – 17200 руб.;</w:t>
      </w:r>
    </w:p>
    <w:p w:rsidR="00693693" w:rsidRPr="00BD197F" w:rsidRDefault="00693693" w:rsidP="005D1E1C">
      <w:pPr>
        <w:pStyle w:val="rvps6"/>
        <w:ind w:firstLine="709"/>
      </w:pPr>
      <w:r w:rsidRPr="00BD197F">
        <w:rPr>
          <w:rStyle w:val="rvts86"/>
          <w:color w:val="auto"/>
        </w:rPr>
        <w:t>5)  дополнительная зарплата – 4800 руб.;</w:t>
      </w:r>
    </w:p>
    <w:p w:rsidR="00693693" w:rsidRPr="00BD197F" w:rsidRDefault="00693693" w:rsidP="005D1E1C">
      <w:pPr>
        <w:pStyle w:val="rvps6"/>
        <w:ind w:firstLine="709"/>
      </w:pPr>
      <w:r w:rsidRPr="00BD197F">
        <w:rPr>
          <w:rStyle w:val="rvts86"/>
          <w:color w:val="auto"/>
        </w:rPr>
        <w:t>6)  отчисления на социальное страхование – 8140 руб.;</w:t>
      </w:r>
    </w:p>
    <w:p w:rsidR="00693693" w:rsidRPr="00BD197F" w:rsidRDefault="00693693" w:rsidP="005D1E1C">
      <w:pPr>
        <w:pStyle w:val="rvps6"/>
        <w:ind w:firstLine="709"/>
      </w:pPr>
      <w:r w:rsidRPr="00BD197F">
        <w:rPr>
          <w:rStyle w:val="rvts86"/>
          <w:color w:val="auto"/>
        </w:rPr>
        <w:t>7)  общепроизводственные расходы – 3400 руб.;</w:t>
      </w:r>
    </w:p>
    <w:p w:rsidR="00693693" w:rsidRPr="00BD197F" w:rsidRDefault="00693693" w:rsidP="005D1E1C">
      <w:pPr>
        <w:pStyle w:val="rvps6"/>
        <w:ind w:firstLine="709"/>
      </w:pPr>
      <w:r w:rsidRPr="00BD197F">
        <w:rPr>
          <w:rStyle w:val="rvts86"/>
          <w:color w:val="auto"/>
        </w:rPr>
        <w:t>8)  общехозяйственные расходы – 5200 руб.</w:t>
      </w:r>
    </w:p>
    <w:p w:rsidR="00693693" w:rsidRPr="00BD197F" w:rsidRDefault="00693693" w:rsidP="005D1E1C">
      <w:pPr>
        <w:pStyle w:val="rvps6"/>
        <w:ind w:firstLine="709"/>
      </w:pPr>
      <w:r w:rsidRPr="00BD197F">
        <w:rPr>
          <w:rStyle w:val="rvts85"/>
          <w:iCs/>
          <w:color w:val="auto"/>
        </w:rPr>
        <w:t>Задача 8</w:t>
      </w:r>
      <w:r w:rsidRPr="00BD197F">
        <w:rPr>
          <w:rStyle w:val="rvts86"/>
          <w:color w:val="auto"/>
        </w:rPr>
        <w:t>.</w:t>
      </w:r>
    </w:p>
    <w:p w:rsidR="00693693" w:rsidRPr="00BD197F" w:rsidRDefault="00693693" w:rsidP="005D1E1C">
      <w:pPr>
        <w:pStyle w:val="rvps6"/>
        <w:ind w:firstLine="709"/>
      </w:pPr>
      <w:r w:rsidRPr="00BD197F">
        <w:rPr>
          <w:rStyle w:val="rvts86"/>
          <w:color w:val="auto"/>
        </w:rPr>
        <w:t>Определить расчетный коэффициент (в процентах к прямой зарплате) и определить стоимость ремонтно-строительных работ по заказам населения, если известны:</w:t>
      </w:r>
    </w:p>
    <w:p w:rsidR="00693693" w:rsidRPr="00BD197F" w:rsidRDefault="00693693" w:rsidP="005D1E1C">
      <w:pPr>
        <w:pStyle w:val="rvps7"/>
        <w:ind w:firstLine="709"/>
      </w:pPr>
      <w:r w:rsidRPr="00BD197F">
        <w:rPr>
          <w:rStyle w:val="rvts86"/>
          <w:color w:val="auto"/>
        </w:rPr>
        <w:t>1)  затраты по статье “прямая зарплата” – 100 %;</w:t>
      </w:r>
    </w:p>
    <w:p w:rsidR="00693693" w:rsidRPr="00BD197F" w:rsidRDefault="00693693" w:rsidP="005D1E1C">
      <w:pPr>
        <w:pStyle w:val="rvps7"/>
        <w:ind w:firstLine="709"/>
      </w:pPr>
      <w:r w:rsidRPr="00BD197F">
        <w:rPr>
          <w:rStyle w:val="rvts86"/>
          <w:color w:val="auto"/>
        </w:rPr>
        <w:t>2)  доплаты за особые условия – 28 %;</w:t>
      </w:r>
    </w:p>
    <w:p w:rsidR="00693693" w:rsidRPr="00BD197F" w:rsidRDefault="00693693" w:rsidP="005D1E1C">
      <w:pPr>
        <w:pStyle w:val="rvps7"/>
        <w:ind w:firstLine="709"/>
      </w:pPr>
      <w:r w:rsidRPr="00BD197F">
        <w:rPr>
          <w:rStyle w:val="rvts86"/>
          <w:color w:val="auto"/>
        </w:rPr>
        <w:t>3)  дополнительная зарплата – 8 %;</w:t>
      </w:r>
    </w:p>
    <w:p w:rsidR="00693693" w:rsidRPr="00BD197F" w:rsidRDefault="00693693" w:rsidP="005D1E1C">
      <w:pPr>
        <w:pStyle w:val="rvps7"/>
        <w:ind w:firstLine="709"/>
      </w:pPr>
      <w:r w:rsidRPr="00BD197F">
        <w:rPr>
          <w:rStyle w:val="rvts86"/>
          <w:color w:val="auto"/>
        </w:rPr>
        <w:t>4)  отчисления на социальное страхование – 7,5 %;</w:t>
      </w:r>
    </w:p>
    <w:p w:rsidR="00693693" w:rsidRPr="00BD197F" w:rsidRDefault="00693693" w:rsidP="005D1E1C">
      <w:pPr>
        <w:pStyle w:val="rvps7"/>
        <w:ind w:firstLine="709"/>
      </w:pPr>
      <w:r w:rsidRPr="00BD197F">
        <w:rPr>
          <w:rStyle w:val="rvts86"/>
          <w:color w:val="auto"/>
        </w:rPr>
        <w:t>5)  накладные расходы – 135,5 %;</w:t>
      </w:r>
    </w:p>
    <w:p w:rsidR="00693693" w:rsidRPr="00BD197F" w:rsidRDefault="00693693" w:rsidP="005D1E1C">
      <w:pPr>
        <w:pStyle w:val="rvps7"/>
        <w:ind w:firstLine="709"/>
      </w:pPr>
      <w:r w:rsidRPr="00BD197F">
        <w:rPr>
          <w:rStyle w:val="rvts86"/>
          <w:color w:val="auto"/>
        </w:rPr>
        <w:t>6)  рентабельность – 15 %.</w:t>
      </w:r>
    </w:p>
    <w:p w:rsidR="00693693" w:rsidRPr="00BD197F" w:rsidRDefault="00693693" w:rsidP="005D1E1C">
      <w:pPr>
        <w:pStyle w:val="rvps6"/>
        <w:ind w:firstLine="709"/>
      </w:pPr>
      <w:r w:rsidRPr="00BD197F">
        <w:rPr>
          <w:rStyle w:val="rvts85"/>
          <w:iCs/>
          <w:color w:val="auto"/>
        </w:rPr>
        <w:t>Задача 9</w:t>
      </w:r>
      <w:r w:rsidRPr="00BD197F">
        <w:rPr>
          <w:rStyle w:val="rvts86"/>
          <w:color w:val="auto"/>
        </w:rPr>
        <w:t>.</w:t>
      </w:r>
    </w:p>
    <w:p w:rsidR="00693693" w:rsidRPr="00BD197F" w:rsidRDefault="00693693" w:rsidP="005D1E1C">
      <w:pPr>
        <w:pStyle w:val="rvps6"/>
        <w:ind w:firstLine="709"/>
      </w:pPr>
      <w:r w:rsidRPr="00BD197F">
        <w:rPr>
          <w:rStyle w:val="rvts86"/>
          <w:color w:val="auto"/>
        </w:rPr>
        <w:t>Определить годовой план прибыли по фабрике ремонта и пошива одежды, если известно: выручка от реализации услуг по пошиву одежды за 1 полугодие составила – 2012,5 тыс. руб.; прибыль – 332,5 тыс. руб.; по ремонту одежды – 235,2 тыс. руб.; прибыль – 31,1 тыс. руб. Плановый объем услуг по пошиву одежды на год – 3512,5; по ремонту одежды – 502,3 тыс. руб.</w:t>
      </w:r>
    </w:p>
    <w:p w:rsidR="00693693" w:rsidRPr="00BD197F" w:rsidRDefault="00693693" w:rsidP="005D1E1C">
      <w:pPr>
        <w:pStyle w:val="rvps6"/>
        <w:ind w:firstLine="709"/>
      </w:pPr>
      <w:r w:rsidRPr="00BD197F">
        <w:rPr>
          <w:rStyle w:val="rvts85"/>
          <w:iCs/>
          <w:color w:val="auto"/>
        </w:rPr>
        <w:t>Задача 10.</w:t>
      </w:r>
    </w:p>
    <w:p w:rsidR="00693693" w:rsidRPr="00BD197F" w:rsidRDefault="00693693" w:rsidP="005D1E1C">
      <w:pPr>
        <w:pStyle w:val="rvps6"/>
        <w:ind w:firstLine="709"/>
      </w:pPr>
      <w:r w:rsidRPr="00BD197F">
        <w:rPr>
          <w:rStyle w:val="rvts86"/>
          <w:color w:val="auto"/>
        </w:rPr>
        <w:t>Определить эффективность работы предприятия по показателю рентабельности продукции, если известно, что в</w:t>
      </w:r>
      <w:r w:rsidRPr="00BD197F">
        <w:rPr>
          <w:rStyle w:val="rvts93"/>
          <w:color w:val="auto"/>
        </w:rPr>
        <w:t> </w:t>
      </w:r>
      <w:r w:rsidRPr="00BD197F">
        <w:rPr>
          <w:rStyle w:val="rvts86"/>
          <w:color w:val="auto"/>
        </w:rPr>
        <w:t>I</w:t>
      </w:r>
      <w:r w:rsidRPr="00BD197F">
        <w:rPr>
          <w:rStyle w:val="rvts93"/>
          <w:color w:val="auto"/>
        </w:rPr>
        <w:t> </w:t>
      </w:r>
      <w:r w:rsidRPr="00BD197F">
        <w:rPr>
          <w:rStyle w:val="rvts86"/>
          <w:color w:val="auto"/>
        </w:rPr>
        <w:t>квартале объем производства составлял 100 изделий, во</w:t>
      </w:r>
      <w:r w:rsidRPr="00BD197F">
        <w:rPr>
          <w:rStyle w:val="rvts93"/>
          <w:color w:val="auto"/>
        </w:rPr>
        <w:t> </w:t>
      </w:r>
      <w:r w:rsidRPr="00BD197F">
        <w:rPr>
          <w:rStyle w:val="rvts86"/>
          <w:color w:val="auto"/>
        </w:rPr>
        <w:t>II</w:t>
      </w:r>
      <w:r w:rsidRPr="00BD197F">
        <w:rPr>
          <w:rStyle w:val="rvts93"/>
          <w:color w:val="auto"/>
        </w:rPr>
        <w:t> </w:t>
      </w:r>
      <w:r w:rsidRPr="00BD197F">
        <w:rPr>
          <w:rStyle w:val="rvts86"/>
          <w:color w:val="auto"/>
        </w:rPr>
        <w:t>кв. он увеличился на 5%, а в</w:t>
      </w:r>
      <w:r w:rsidRPr="00BD197F">
        <w:rPr>
          <w:rStyle w:val="rvts93"/>
          <w:color w:val="auto"/>
        </w:rPr>
        <w:t> </w:t>
      </w:r>
      <w:r w:rsidRPr="00BD197F">
        <w:rPr>
          <w:rStyle w:val="rvts86"/>
          <w:color w:val="auto"/>
        </w:rPr>
        <w:t>III</w:t>
      </w:r>
      <w:r w:rsidRPr="00BD197F">
        <w:rPr>
          <w:rStyle w:val="rvts93"/>
          <w:color w:val="auto"/>
        </w:rPr>
        <w:t> </w:t>
      </w:r>
      <w:r w:rsidRPr="00BD197F">
        <w:rPr>
          <w:rStyle w:val="rvts86"/>
          <w:color w:val="auto"/>
        </w:rPr>
        <w:t>кв. он уменьшился на 2% по сравнению сI</w:t>
      </w:r>
      <w:r w:rsidRPr="00BD197F">
        <w:rPr>
          <w:rStyle w:val="rvts93"/>
          <w:color w:val="auto"/>
        </w:rPr>
        <w:t> </w:t>
      </w:r>
      <w:r w:rsidRPr="00BD197F">
        <w:rPr>
          <w:rStyle w:val="rvts86"/>
          <w:color w:val="auto"/>
        </w:rPr>
        <w:t>кв. Постоянные затраты не менялись и их общая сумма равна 1000 руб, что составляет 12% от себестоимости продукции в</w:t>
      </w:r>
      <w:r w:rsidRPr="00BD197F">
        <w:rPr>
          <w:rStyle w:val="rvts93"/>
          <w:color w:val="auto"/>
        </w:rPr>
        <w:t> </w:t>
      </w:r>
      <w:r w:rsidRPr="00BD197F">
        <w:rPr>
          <w:rStyle w:val="rvts86"/>
          <w:color w:val="auto"/>
        </w:rPr>
        <w:t>I</w:t>
      </w:r>
      <w:r w:rsidRPr="00BD197F">
        <w:rPr>
          <w:rStyle w:val="rvts93"/>
          <w:color w:val="auto"/>
        </w:rPr>
        <w:t> </w:t>
      </w:r>
      <w:r w:rsidRPr="00BD197F">
        <w:rPr>
          <w:rStyle w:val="rvts86"/>
          <w:color w:val="auto"/>
        </w:rPr>
        <w:t>кв., 14% от себестоимости продукции во</w:t>
      </w:r>
      <w:r w:rsidRPr="00BD197F">
        <w:rPr>
          <w:rStyle w:val="rvts93"/>
          <w:color w:val="auto"/>
        </w:rPr>
        <w:t> </w:t>
      </w:r>
      <w:r w:rsidRPr="00BD197F">
        <w:rPr>
          <w:rStyle w:val="rvts86"/>
          <w:color w:val="auto"/>
        </w:rPr>
        <w:t>II</w:t>
      </w:r>
      <w:r w:rsidRPr="00BD197F">
        <w:rPr>
          <w:rStyle w:val="rvts93"/>
          <w:color w:val="auto"/>
        </w:rPr>
        <w:t> </w:t>
      </w:r>
      <w:r w:rsidRPr="00BD197F">
        <w:rPr>
          <w:rStyle w:val="rvts86"/>
          <w:color w:val="auto"/>
        </w:rPr>
        <w:t>кв. и 10% от себестоимости продукции в</w:t>
      </w:r>
      <w:r w:rsidRPr="00BD197F">
        <w:rPr>
          <w:rStyle w:val="rvts93"/>
          <w:color w:val="auto"/>
        </w:rPr>
        <w:t> </w:t>
      </w:r>
      <w:r w:rsidRPr="00BD197F">
        <w:rPr>
          <w:rStyle w:val="rvts86"/>
          <w:color w:val="auto"/>
        </w:rPr>
        <w:t>III</w:t>
      </w:r>
      <w:r w:rsidRPr="00BD197F">
        <w:rPr>
          <w:rStyle w:val="rvts93"/>
          <w:color w:val="auto"/>
        </w:rPr>
        <w:t> </w:t>
      </w:r>
      <w:r w:rsidRPr="00BD197F">
        <w:rPr>
          <w:rStyle w:val="rvts86"/>
          <w:color w:val="auto"/>
        </w:rPr>
        <w:t>кв. Цена продукции в</w:t>
      </w:r>
      <w:r w:rsidRPr="00BD197F">
        <w:rPr>
          <w:rStyle w:val="rvts93"/>
          <w:color w:val="auto"/>
        </w:rPr>
        <w:t> </w:t>
      </w:r>
      <w:r w:rsidRPr="00BD197F">
        <w:rPr>
          <w:rStyle w:val="rvts86"/>
          <w:color w:val="auto"/>
        </w:rPr>
        <w:t>I</w:t>
      </w:r>
      <w:r w:rsidRPr="00BD197F">
        <w:rPr>
          <w:rStyle w:val="rvts93"/>
          <w:color w:val="auto"/>
        </w:rPr>
        <w:t> </w:t>
      </w:r>
      <w:r w:rsidRPr="00BD197F">
        <w:rPr>
          <w:rStyle w:val="rvts86"/>
          <w:color w:val="auto"/>
        </w:rPr>
        <w:t>кв. - 104 руб., во</w:t>
      </w:r>
      <w:r w:rsidRPr="00BD197F">
        <w:rPr>
          <w:rStyle w:val="rvts93"/>
          <w:color w:val="auto"/>
        </w:rPr>
        <w:t> </w:t>
      </w:r>
      <w:r w:rsidRPr="00BD197F">
        <w:rPr>
          <w:rStyle w:val="rvts86"/>
          <w:color w:val="auto"/>
        </w:rPr>
        <w:t>II</w:t>
      </w:r>
      <w:r w:rsidRPr="00BD197F">
        <w:rPr>
          <w:rStyle w:val="rvts93"/>
          <w:color w:val="auto"/>
        </w:rPr>
        <w:t> </w:t>
      </w:r>
      <w:r w:rsidRPr="00BD197F">
        <w:rPr>
          <w:rStyle w:val="rvts86"/>
          <w:color w:val="auto"/>
        </w:rPr>
        <w:t>- 112 руб., в</w:t>
      </w:r>
      <w:r w:rsidRPr="00BD197F">
        <w:rPr>
          <w:rStyle w:val="rvts93"/>
          <w:color w:val="auto"/>
        </w:rPr>
        <w:t> </w:t>
      </w:r>
      <w:r w:rsidRPr="00BD197F">
        <w:rPr>
          <w:rStyle w:val="rvts86"/>
          <w:color w:val="auto"/>
        </w:rPr>
        <w:t>III</w:t>
      </w:r>
      <w:r w:rsidRPr="00BD197F">
        <w:rPr>
          <w:rStyle w:val="rvts93"/>
          <w:color w:val="auto"/>
        </w:rPr>
        <w:t> </w:t>
      </w:r>
      <w:r w:rsidRPr="00BD197F">
        <w:rPr>
          <w:rStyle w:val="rvts86"/>
          <w:color w:val="auto"/>
        </w:rPr>
        <w:t>кв. - 100 руб.</w:t>
      </w:r>
    </w:p>
    <w:p w:rsidR="00693693" w:rsidRPr="00BD197F" w:rsidRDefault="00693693" w:rsidP="005D1E1C">
      <w:pPr>
        <w:pStyle w:val="rvps6"/>
        <w:ind w:firstLine="709"/>
      </w:pPr>
      <w:r w:rsidRPr="00BD197F">
        <w:rPr>
          <w:rStyle w:val="rvts85"/>
          <w:iCs/>
          <w:color w:val="auto"/>
        </w:rPr>
        <w:t>Задача 11</w:t>
      </w:r>
    </w:p>
    <w:p w:rsidR="00693693" w:rsidRPr="00BD197F" w:rsidRDefault="00693693" w:rsidP="005D1E1C">
      <w:pPr>
        <w:pStyle w:val="rvps6"/>
        <w:ind w:firstLine="709"/>
      </w:pPr>
      <w:r w:rsidRPr="00BD197F">
        <w:rPr>
          <w:rStyle w:val="rvts86"/>
          <w:color w:val="auto"/>
        </w:rPr>
        <w:t>Сравните рентабельность продукции за три квартала на основе следующих данных:</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946"/>
        <w:gridCol w:w="3498"/>
        <w:gridCol w:w="1748"/>
        <w:gridCol w:w="1749"/>
        <w:gridCol w:w="1420"/>
      </w:tblGrid>
      <w:tr w:rsidR="00693693" w:rsidRPr="00BD197F" w:rsidTr="005D1E1C">
        <w:tc>
          <w:tcPr>
            <w:tcW w:w="714" w:type="dxa"/>
            <w:shd w:val="clear" w:color="auto" w:fill="FFFFFF"/>
            <w:vAlign w:val="center"/>
          </w:tcPr>
          <w:p w:rsidR="00693693" w:rsidRPr="00BD197F" w:rsidRDefault="00693693" w:rsidP="005D1E1C">
            <w:pPr>
              <w:pStyle w:val="rvps6"/>
              <w:ind w:firstLine="709"/>
              <w:jc w:val="center"/>
            </w:pPr>
            <w:r w:rsidRPr="00BD197F">
              <w:rPr>
                <w:rStyle w:val="rvts79"/>
                <w:iCs/>
              </w:rPr>
              <w:t>№ п/п</w:t>
            </w:r>
          </w:p>
        </w:tc>
        <w:tc>
          <w:tcPr>
            <w:tcW w:w="3615" w:type="dxa"/>
            <w:shd w:val="clear" w:color="auto" w:fill="FFFFFF"/>
            <w:vAlign w:val="center"/>
          </w:tcPr>
          <w:p w:rsidR="00693693" w:rsidRPr="00BD197F" w:rsidRDefault="00693693" w:rsidP="005D1E1C">
            <w:pPr>
              <w:pStyle w:val="rvps7"/>
              <w:ind w:firstLine="709"/>
              <w:jc w:val="center"/>
            </w:pPr>
            <w:r w:rsidRPr="00BD197F">
              <w:rPr>
                <w:rStyle w:val="rvts79"/>
                <w:iCs/>
              </w:rPr>
              <w:t>Показатели</w:t>
            </w:r>
          </w:p>
        </w:tc>
        <w:tc>
          <w:tcPr>
            <w:tcW w:w="1800" w:type="dxa"/>
            <w:shd w:val="clear" w:color="auto" w:fill="FFFFFF"/>
            <w:vAlign w:val="center"/>
          </w:tcPr>
          <w:p w:rsidR="00693693" w:rsidRPr="00BD197F" w:rsidRDefault="00693693" w:rsidP="005D1E1C">
            <w:pPr>
              <w:pStyle w:val="rvps7"/>
              <w:ind w:firstLine="709"/>
              <w:jc w:val="center"/>
            </w:pPr>
            <w:r w:rsidRPr="00BD197F">
              <w:rPr>
                <w:rStyle w:val="rvts79"/>
                <w:iCs/>
              </w:rPr>
              <w:t>I</w:t>
            </w:r>
            <w:r w:rsidRPr="00BD197F">
              <w:rPr>
                <w:rStyle w:val="rvts94"/>
                <w:iCs/>
                <w:color w:val="auto"/>
              </w:rPr>
              <w:t> </w:t>
            </w:r>
            <w:r w:rsidRPr="00BD197F">
              <w:rPr>
                <w:rStyle w:val="rvts79"/>
                <w:iCs/>
              </w:rPr>
              <w:t>кв.</w:t>
            </w:r>
          </w:p>
        </w:tc>
        <w:tc>
          <w:tcPr>
            <w:tcW w:w="1800" w:type="dxa"/>
            <w:shd w:val="clear" w:color="auto" w:fill="FFFFFF"/>
            <w:vAlign w:val="center"/>
          </w:tcPr>
          <w:p w:rsidR="00693693" w:rsidRPr="00BD197F" w:rsidRDefault="00693693" w:rsidP="005D1E1C">
            <w:pPr>
              <w:pStyle w:val="rvps7"/>
              <w:ind w:firstLine="709"/>
              <w:jc w:val="center"/>
            </w:pPr>
            <w:r w:rsidRPr="00BD197F">
              <w:rPr>
                <w:rStyle w:val="rvts79"/>
                <w:iCs/>
              </w:rPr>
              <w:t>II</w:t>
            </w:r>
            <w:r w:rsidRPr="00BD197F">
              <w:rPr>
                <w:rStyle w:val="rvts94"/>
                <w:iCs/>
                <w:color w:val="auto"/>
              </w:rPr>
              <w:t> </w:t>
            </w:r>
            <w:r w:rsidRPr="00BD197F">
              <w:rPr>
                <w:rStyle w:val="rvts79"/>
                <w:iCs/>
              </w:rPr>
              <w:t>кв.</w:t>
            </w:r>
          </w:p>
        </w:tc>
        <w:tc>
          <w:tcPr>
            <w:tcW w:w="1432" w:type="dxa"/>
            <w:shd w:val="clear" w:color="auto" w:fill="FFFFFF"/>
            <w:vAlign w:val="center"/>
          </w:tcPr>
          <w:p w:rsidR="00693693" w:rsidRPr="00BD197F" w:rsidRDefault="00693693" w:rsidP="005D1E1C">
            <w:pPr>
              <w:pStyle w:val="rvps7"/>
              <w:ind w:firstLine="709"/>
              <w:jc w:val="center"/>
            </w:pPr>
            <w:r w:rsidRPr="00BD197F">
              <w:rPr>
                <w:rStyle w:val="rvts79"/>
                <w:iCs/>
              </w:rPr>
              <w:t>III</w:t>
            </w:r>
            <w:r w:rsidRPr="00BD197F">
              <w:rPr>
                <w:rStyle w:val="rvts94"/>
                <w:iCs/>
                <w:color w:val="auto"/>
              </w:rPr>
              <w:t> </w:t>
            </w:r>
            <w:r w:rsidRPr="00BD197F">
              <w:rPr>
                <w:rStyle w:val="rvts79"/>
                <w:iCs/>
              </w:rPr>
              <w:t>кв.</w:t>
            </w:r>
          </w:p>
        </w:tc>
      </w:tr>
      <w:tr w:rsidR="00693693" w:rsidRPr="00BD197F" w:rsidTr="005D1E1C">
        <w:tc>
          <w:tcPr>
            <w:tcW w:w="714" w:type="dxa"/>
            <w:shd w:val="clear" w:color="auto" w:fill="FFFFFF"/>
            <w:vAlign w:val="center"/>
          </w:tcPr>
          <w:p w:rsidR="00693693" w:rsidRPr="00BD197F" w:rsidRDefault="00693693" w:rsidP="005D1E1C">
            <w:pPr>
              <w:pStyle w:val="rvps6"/>
              <w:ind w:firstLine="709"/>
              <w:jc w:val="center"/>
            </w:pPr>
            <w:r w:rsidRPr="00BD197F">
              <w:rPr>
                <w:rStyle w:val="rvts69"/>
              </w:rPr>
              <w:t>1</w:t>
            </w:r>
          </w:p>
        </w:tc>
        <w:tc>
          <w:tcPr>
            <w:tcW w:w="3615" w:type="dxa"/>
            <w:shd w:val="clear" w:color="auto" w:fill="FFFFFF"/>
            <w:vAlign w:val="center"/>
          </w:tcPr>
          <w:p w:rsidR="00693693" w:rsidRPr="00BD197F" w:rsidRDefault="00693693" w:rsidP="005D1E1C">
            <w:pPr>
              <w:pStyle w:val="rvps6"/>
              <w:ind w:firstLine="709"/>
              <w:jc w:val="center"/>
            </w:pPr>
            <w:r w:rsidRPr="00BD197F">
              <w:rPr>
                <w:rStyle w:val="rvts69"/>
              </w:rPr>
              <w:t>Количество выпущен-ных изделий, шт.</w:t>
            </w:r>
          </w:p>
        </w:tc>
        <w:tc>
          <w:tcPr>
            <w:tcW w:w="1800" w:type="dxa"/>
            <w:shd w:val="clear" w:color="auto" w:fill="FFFFFF"/>
            <w:vAlign w:val="center"/>
          </w:tcPr>
          <w:p w:rsidR="00693693" w:rsidRPr="00BD197F" w:rsidRDefault="00693693" w:rsidP="005D1E1C">
            <w:pPr>
              <w:pStyle w:val="rvps7"/>
              <w:ind w:firstLine="709"/>
              <w:jc w:val="center"/>
            </w:pPr>
            <w:r w:rsidRPr="00BD197F">
              <w:rPr>
                <w:rStyle w:val="rvts69"/>
              </w:rPr>
              <w:t>1500</w:t>
            </w:r>
          </w:p>
        </w:tc>
        <w:tc>
          <w:tcPr>
            <w:tcW w:w="1800" w:type="dxa"/>
            <w:shd w:val="clear" w:color="auto" w:fill="FFFFFF"/>
            <w:vAlign w:val="center"/>
          </w:tcPr>
          <w:p w:rsidR="00693693" w:rsidRPr="00BD197F" w:rsidRDefault="00693693" w:rsidP="005D1E1C">
            <w:pPr>
              <w:pStyle w:val="rvps7"/>
              <w:ind w:firstLine="709"/>
              <w:jc w:val="center"/>
            </w:pPr>
            <w:r w:rsidRPr="00BD197F">
              <w:rPr>
                <w:rStyle w:val="rvts69"/>
              </w:rPr>
              <w:t>2000</w:t>
            </w:r>
          </w:p>
        </w:tc>
        <w:tc>
          <w:tcPr>
            <w:tcW w:w="1432" w:type="dxa"/>
            <w:shd w:val="clear" w:color="auto" w:fill="FFFFFF"/>
            <w:vAlign w:val="center"/>
          </w:tcPr>
          <w:p w:rsidR="00693693" w:rsidRPr="00BD197F" w:rsidRDefault="00693693" w:rsidP="005D1E1C">
            <w:pPr>
              <w:pStyle w:val="rvps7"/>
              <w:ind w:firstLine="709"/>
              <w:jc w:val="center"/>
            </w:pPr>
            <w:r w:rsidRPr="00BD197F">
              <w:rPr>
                <w:rStyle w:val="rvts69"/>
              </w:rPr>
              <w:t>1800</w:t>
            </w:r>
          </w:p>
        </w:tc>
      </w:tr>
      <w:tr w:rsidR="00693693" w:rsidRPr="00BD197F" w:rsidTr="005D1E1C">
        <w:tc>
          <w:tcPr>
            <w:tcW w:w="714" w:type="dxa"/>
            <w:shd w:val="clear" w:color="auto" w:fill="FFFFFF"/>
            <w:vAlign w:val="center"/>
          </w:tcPr>
          <w:p w:rsidR="00693693" w:rsidRPr="00BD197F" w:rsidRDefault="00693693" w:rsidP="005D1E1C">
            <w:pPr>
              <w:pStyle w:val="rvps6"/>
              <w:ind w:firstLine="709"/>
              <w:jc w:val="center"/>
            </w:pPr>
            <w:r w:rsidRPr="00BD197F">
              <w:rPr>
                <w:rStyle w:val="rvts69"/>
              </w:rPr>
              <w:t>2</w:t>
            </w:r>
          </w:p>
        </w:tc>
        <w:tc>
          <w:tcPr>
            <w:tcW w:w="3615" w:type="dxa"/>
            <w:shd w:val="clear" w:color="auto" w:fill="FFFFFF"/>
            <w:vAlign w:val="center"/>
          </w:tcPr>
          <w:p w:rsidR="00693693" w:rsidRPr="00BD197F" w:rsidRDefault="00693693" w:rsidP="005D1E1C">
            <w:pPr>
              <w:pStyle w:val="rvps6"/>
              <w:ind w:firstLine="709"/>
              <w:jc w:val="center"/>
            </w:pPr>
            <w:r w:rsidRPr="00BD197F">
              <w:rPr>
                <w:rStyle w:val="rvts69"/>
              </w:rPr>
              <w:t>Цена одного изделия, руб.</w:t>
            </w:r>
          </w:p>
        </w:tc>
        <w:tc>
          <w:tcPr>
            <w:tcW w:w="1800" w:type="dxa"/>
            <w:shd w:val="clear" w:color="auto" w:fill="FFFFFF"/>
            <w:vAlign w:val="center"/>
          </w:tcPr>
          <w:p w:rsidR="00693693" w:rsidRPr="00BD197F" w:rsidRDefault="00693693" w:rsidP="005D1E1C">
            <w:pPr>
              <w:pStyle w:val="rvps7"/>
              <w:ind w:firstLine="709"/>
              <w:jc w:val="center"/>
            </w:pPr>
            <w:r w:rsidRPr="00BD197F">
              <w:rPr>
                <w:rStyle w:val="rvts69"/>
              </w:rPr>
              <w:t>60</w:t>
            </w:r>
          </w:p>
        </w:tc>
        <w:tc>
          <w:tcPr>
            <w:tcW w:w="1800" w:type="dxa"/>
            <w:shd w:val="clear" w:color="auto" w:fill="FFFFFF"/>
            <w:vAlign w:val="center"/>
          </w:tcPr>
          <w:p w:rsidR="00693693" w:rsidRPr="00BD197F" w:rsidRDefault="00693693" w:rsidP="005D1E1C">
            <w:pPr>
              <w:pStyle w:val="rvps7"/>
              <w:ind w:firstLine="709"/>
              <w:jc w:val="center"/>
            </w:pPr>
            <w:r w:rsidRPr="00BD197F">
              <w:rPr>
                <w:rStyle w:val="rvts69"/>
              </w:rPr>
              <w:t>60</w:t>
            </w:r>
          </w:p>
        </w:tc>
        <w:tc>
          <w:tcPr>
            <w:tcW w:w="1432" w:type="dxa"/>
            <w:shd w:val="clear" w:color="auto" w:fill="FFFFFF"/>
            <w:vAlign w:val="center"/>
          </w:tcPr>
          <w:p w:rsidR="00693693" w:rsidRPr="00BD197F" w:rsidRDefault="00693693" w:rsidP="005D1E1C">
            <w:pPr>
              <w:pStyle w:val="rvps7"/>
              <w:ind w:firstLine="709"/>
              <w:jc w:val="center"/>
            </w:pPr>
            <w:r w:rsidRPr="00BD197F">
              <w:rPr>
                <w:rStyle w:val="rvts69"/>
              </w:rPr>
              <w:t>60</w:t>
            </w:r>
          </w:p>
        </w:tc>
      </w:tr>
      <w:tr w:rsidR="00693693" w:rsidRPr="00BD197F" w:rsidTr="005D1E1C">
        <w:tc>
          <w:tcPr>
            <w:tcW w:w="714" w:type="dxa"/>
            <w:shd w:val="clear" w:color="auto" w:fill="FFFFFF"/>
            <w:vAlign w:val="center"/>
          </w:tcPr>
          <w:p w:rsidR="00693693" w:rsidRPr="00BD197F" w:rsidRDefault="00693693" w:rsidP="005D1E1C">
            <w:pPr>
              <w:pStyle w:val="rvps6"/>
              <w:ind w:firstLine="709"/>
              <w:jc w:val="center"/>
            </w:pPr>
            <w:r w:rsidRPr="00BD197F">
              <w:rPr>
                <w:rStyle w:val="rvts69"/>
              </w:rPr>
              <w:t>3</w:t>
            </w:r>
          </w:p>
        </w:tc>
        <w:tc>
          <w:tcPr>
            <w:tcW w:w="3615" w:type="dxa"/>
            <w:shd w:val="clear" w:color="auto" w:fill="FFFFFF"/>
            <w:vAlign w:val="center"/>
          </w:tcPr>
          <w:p w:rsidR="00693693" w:rsidRPr="00BD197F" w:rsidRDefault="00693693" w:rsidP="005D1E1C">
            <w:pPr>
              <w:pStyle w:val="rvps6"/>
              <w:ind w:firstLine="709"/>
              <w:jc w:val="center"/>
            </w:pPr>
            <w:r w:rsidRPr="00BD197F">
              <w:rPr>
                <w:rStyle w:val="rvts69"/>
              </w:rPr>
              <w:t>Себестоимость одного изделия, руб.</w:t>
            </w:r>
          </w:p>
        </w:tc>
        <w:tc>
          <w:tcPr>
            <w:tcW w:w="1800" w:type="dxa"/>
            <w:shd w:val="clear" w:color="auto" w:fill="FFFFFF"/>
            <w:vAlign w:val="center"/>
          </w:tcPr>
          <w:p w:rsidR="00693693" w:rsidRPr="00BD197F" w:rsidRDefault="00693693" w:rsidP="005D1E1C">
            <w:pPr>
              <w:pStyle w:val="rvps7"/>
              <w:ind w:firstLine="709"/>
              <w:jc w:val="center"/>
            </w:pPr>
            <w:r w:rsidRPr="00BD197F">
              <w:rPr>
                <w:rStyle w:val="rvts69"/>
              </w:rPr>
              <w:t>50</w:t>
            </w:r>
          </w:p>
        </w:tc>
        <w:tc>
          <w:tcPr>
            <w:tcW w:w="1800" w:type="dxa"/>
            <w:shd w:val="clear" w:color="auto" w:fill="FFFFFF"/>
            <w:vAlign w:val="center"/>
          </w:tcPr>
          <w:p w:rsidR="00693693" w:rsidRPr="00BD197F" w:rsidRDefault="00693693" w:rsidP="005D1E1C">
            <w:pPr>
              <w:pStyle w:val="rvps7"/>
              <w:ind w:firstLine="709"/>
              <w:jc w:val="center"/>
            </w:pPr>
            <w:r w:rsidRPr="00BD197F">
              <w:rPr>
                <w:rStyle w:val="rvts69"/>
              </w:rPr>
              <w:t>52</w:t>
            </w:r>
          </w:p>
        </w:tc>
        <w:tc>
          <w:tcPr>
            <w:tcW w:w="1432" w:type="dxa"/>
            <w:shd w:val="clear" w:color="auto" w:fill="FFFFFF"/>
            <w:vAlign w:val="center"/>
          </w:tcPr>
          <w:p w:rsidR="00693693" w:rsidRPr="00BD197F" w:rsidRDefault="00693693" w:rsidP="005D1E1C">
            <w:pPr>
              <w:pStyle w:val="rvps7"/>
              <w:ind w:firstLine="709"/>
              <w:jc w:val="center"/>
            </w:pPr>
            <w:r w:rsidRPr="00BD197F">
              <w:rPr>
                <w:rStyle w:val="rvts69"/>
              </w:rPr>
              <w:t>48</w:t>
            </w:r>
          </w:p>
        </w:tc>
      </w:tr>
    </w:tbl>
    <w:p w:rsidR="00693693" w:rsidRPr="00BD197F" w:rsidRDefault="00693693" w:rsidP="005D1E1C">
      <w:pPr>
        <w:pStyle w:val="rvps7"/>
        <w:ind w:firstLine="709"/>
      </w:pPr>
      <w:r w:rsidRPr="00BD197F">
        <w:rPr>
          <w:rStyle w:val="rvts86"/>
          <w:color w:val="auto"/>
        </w:rPr>
        <w:t> </w:t>
      </w:r>
      <w:r w:rsidRPr="00BD197F">
        <w:rPr>
          <w:rStyle w:val="rvts85"/>
          <w:iCs/>
          <w:color w:val="auto"/>
        </w:rPr>
        <w:t>Задача 12</w:t>
      </w:r>
    </w:p>
    <w:p w:rsidR="00693693" w:rsidRPr="00BD197F" w:rsidRDefault="00693693" w:rsidP="005D1E1C">
      <w:pPr>
        <w:pStyle w:val="rvps6"/>
        <w:ind w:firstLine="709"/>
      </w:pPr>
      <w:r w:rsidRPr="00BD197F">
        <w:rPr>
          <w:rStyle w:val="rvts86"/>
          <w:color w:val="auto"/>
        </w:rPr>
        <w:t>Себестоимость товарной продукции предприятия в базисном периоде составила 380 500 руб. В отчетном периоде предполагается повысить производительность труда на 6% и среднюю заработную плату на 4%. Объем производства возрастает на 8% при неизменной величине постоянных расходов. Удельный вес оплаты труда в себестоимости продукции 23%, а постоянных расходов 20%. Определите процент снижения себестоимости и полученную экономию под воздействием указанных факторов.</w:t>
      </w:r>
    </w:p>
    <w:p w:rsidR="00693693" w:rsidRPr="00BD197F" w:rsidRDefault="00693693" w:rsidP="005D1E1C">
      <w:pPr>
        <w:pStyle w:val="rvps6"/>
        <w:ind w:firstLine="709"/>
      </w:pPr>
      <w:r w:rsidRPr="00BD197F">
        <w:rPr>
          <w:rStyle w:val="rvts86"/>
          <w:color w:val="auto"/>
        </w:rPr>
        <w:t> </w:t>
      </w:r>
      <w:r w:rsidRPr="00BD197F">
        <w:rPr>
          <w:rStyle w:val="rvts85"/>
          <w:iCs/>
          <w:color w:val="auto"/>
        </w:rPr>
        <w:t>Задача 13.</w:t>
      </w:r>
    </w:p>
    <w:p w:rsidR="00693693" w:rsidRPr="00BD197F" w:rsidRDefault="00693693" w:rsidP="005D1E1C">
      <w:pPr>
        <w:pStyle w:val="rvps6"/>
        <w:ind w:firstLine="709"/>
      </w:pPr>
      <w:r w:rsidRPr="00BD197F">
        <w:rPr>
          <w:rStyle w:val="rvts86"/>
          <w:color w:val="auto"/>
        </w:rPr>
        <w:t>В отчетном году себестоимость товарной продукции составила 450 200 руб., что определило затраты на 1 рубль товарной продукции — 0,89 руб. В плановом году затраты на 1 рубль товарной продукции установлены в размере 0,85 руб. Объем производства продукции будет увеличен на 8%. Определите себестоимость товарной продукции планового года.</w:t>
      </w:r>
    </w:p>
    <w:p w:rsidR="00693693" w:rsidRPr="00BD197F" w:rsidRDefault="00693693" w:rsidP="005D1E1C">
      <w:pPr>
        <w:pStyle w:val="rvps6"/>
        <w:ind w:firstLine="709"/>
      </w:pPr>
      <w:r w:rsidRPr="00BD197F">
        <w:rPr>
          <w:rStyle w:val="rvts86"/>
          <w:color w:val="auto"/>
        </w:rPr>
        <w:t> </w:t>
      </w:r>
      <w:r w:rsidRPr="00BD197F">
        <w:rPr>
          <w:rStyle w:val="rvts85"/>
          <w:iCs/>
          <w:color w:val="auto"/>
        </w:rPr>
        <w:t>Задача 14.</w:t>
      </w:r>
    </w:p>
    <w:p w:rsidR="00693693" w:rsidRPr="00BD197F" w:rsidRDefault="00693693" w:rsidP="005D1E1C">
      <w:pPr>
        <w:pStyle w:val="rvps6"/>
        <w:ind w:firstLine="709"/>
      </w:pPr>
      <w:r w:rsidRPr="00BD197F">
        <w:rPr>
          <w:rStyle w:val="rvts86"/>
          <w:color w:val="auto"/>
        </w:rPr>
        <w:t> В</w:t>
      </w:r>
      <w:r w:rsidRPr="00BD197F">
        <w:rPr>
          <w:rStyle w:val="rvts93"/>
          <w:color w:val="auto"/>
        </w:rPr>
        <w:t> </w:t>
      </w:r>
      <w:r w:rsidRPr="00BD197F">
        <w:rPr>
          <w:rStyle w:val="rvts86"/>
          <w:color w:val="auto"/>
        </w:rPr>
        <w:t>I</w:t>
      </w:r>
      <w:r w:rsidRPr="00BD197F">
        <w:rPr>
          <w:rStyle w:val="rvts93"/>
          <w:color w:val="auto"/>
        </w:rPr>
        <w:t> </w:t>
      </w:r>
      <w:r w:rsidRPr="00BD197F">
        <w:rPr>
          <w:rStyle w:val="rvts86"/>
          <w:color w:val="auto"/>
        </w:rPr>
        <w:t>кв. удельные переменные расходы на изделие составили 95 руб., цена единицы продукции — 125 руб., общие постоянные расходы — 100 000 руб. Во</w:t>
      </w:r>
      <w:r w:rsidRPr="00BD197F">
        <w:rPr>
          <w:rStyle w:val="rvts93"/>
          <w:color w:val="auto"/>
        </w:rPr>
        <w:t> </w:t>
      </w:r>
      <w:r w:rsidRPr="00BD197F">
        <w:rPr>
          <w:rStyle w:val="rvts86"/>
          <w:color w:val="auto"/>
        </w:rPr>
        <w:t>II</w:t>
      </w:r>
      <w:r w:rsidRPr="00BD197F">
        <w:rPr>
          <w:rStyle w:val="rvts93"/>
          <w:color w:val="auto"/>
        </w:rPr>
        <w:t> </w:t>
      </w:r>
      <w:r w:rsidRPr="00BD197F">
        <w:rPr>
          <w:rStyle w:val="rvts86"/>
          <w:color w:val="auto"/>
        </w:rPr>
        <w:t>кв. цены на сырье выросли, что привело к росту переменных расходов на 10%. Определить как изменение цен на сырье повлияло на критический объем продукции.</w:t>
      </w:r>
    </w:p>
    <w:p w:rsidR="00693693" w:rsidRPr="00BD197F" w:rsidRDefault="00693693" w:rsidP="005D1E1C">
      <w:pPr>
        <w:pStyle w:val="rvps6"/>
        <w:ind w:firstLine="709"/>
      </w:pPr>
      <w:r w:rsidRPr="00BD197F">
        <w:rPr>
          <w:rStyle w:val="rvts85"/>
          <w:iCs/>
          <w:color w:val="auto"/>
        </w:rPr>
        <w:t>Задача 15.</w:t>
      </w:r>
    </w:p>
    <w:p w:rsidR="00693693" w:rsidRPr="00BD197F" w:rsidRDefault="00693693" w:rsidP="005D1E1C">
      <w:pPr>
        <w:pStyle w:val="rvps6"/>
        <w:ind w:firstLine="709"/>
      </w:pPr>
      <w:r w:rsidRPr="00BD197F">
        <w:rPr>
          <w:rStyle w:val="rvts86"/>
          <w:color w:val="auto"/>
        </w:rPr>
        <w:t> Цена изделия, составляющая в</w:t>
      </w:r>
      <w:r w:rsidRPr="00BD197F">
        <w:rPr>
          <w:rStyle w:val="rvts93"/>
          <w:color w:val="auto"/>
        </w:rPr>
        <w:t> </w:t>
      </w:r>
      <w:r w:rsidRPr="00BD197F">
        <w:rPr>
          <w:rStyle w:val="rvts86"/>
          <w:color w:val="auto"/>
        </w:rPr>
        <w:t>I</w:t>
      </w:r>
      <w:r w:rsidRPr="00BD197F">
        <w:rPr>
          <w:rStyle w:val="rvts93"/>
          <w:color w:val="auto"/>
        </w:rPr>
        <w:t> </w:t>
      </w:r>
      <w:r w:rsidRPr="00BD197F">
        <w:rPr>
          <w:rStyle w:val="rvts86"/>
          <w:color w:val="auto"/>
        </w:rPr>
        <w:t>кв. 200 руб., во</w:t>
      </w:r>
      <w:r w:rsidRPr="00BD197F">
        <w:rPr>
          <w:rStyle w:val="rvts93"/>
          <w:color w:val="auto"/>
        </w:rPr>
        <w:t> </w:t>
      </w:r>
      <w:r w:rsidRPr="00BD197F">
        <w:rPr>
          <w:rStyle w:val="rvts86"/>
          <w:color w:val="auto"/>
        </w:rPr>
        <w:t>II</w:t>
      </w:r>
      <w:r w:rsidRPr="00BD197F">
        <w:rPr>
          <w:rStyle w:val="rvts93"/>
          <w:color w:val="auto"/>
        </w:rPr>
        <w:t> </w:t>
      </w:r>
      <w:r w:rsidRPr="00BD197F">
        <w:rPr>
          <w:rStyle w:val="rvts86"/>
          <w:color w:val="auto"/>
        </w:rPr>
        <w:t>кв. повысилась на 10%. Постоянные издержки составляют 200 000 руб. Удельные переменные издержки — 60 руб. Определить как изменение цены повлияет на критический объем продукции.</w:t>
      </w:r>
    </w:p>
    <w:p w:rsidR="00693693" w:rsidRPr="00BD197F" w:rsidRDefault="00693693" w:rsidP="005D1E1C">
      <w:pPr>
        <w:pStyle w:val="rvps6"/>
        <w:ind w:firstLine="709"/>
      </w:pPr>
      <w:r w:rsidRPr="00BD197F">
        <w:rPr>
          <w:rStyle w:val="rvts86"/>
          <w:color w:val="auto"/>
        </w:rPr>
        <w:t> </w:t>
      </w:r>
      <w:r w:rsidRPr="00BD197F">
        <w:rPr>
          <w:rStyle w:val="rvts85"/>
          <w:iCs/>
          <w:color w:val="auto"/>
        </w:rPr>
        <w:t>Задача 16.</w:t>
      </w:r>
    </w:p>
    <w:p w:rsidR="00693693" w:rsidRPr="00BD197F" w:rsidRDefault="00693693" w:rsidP="005D1E1C">
      <w:pPr>
        <w:pStyle w:val="rvps6"/>
        <w:ind w:firstLine="709"/>
      </w:pPr>
      <w:r w:rsidRPr="00BD197F">
        <w:rPr>
          <w:rStyle w:val="rvts86"/>
          <w:color w:val="auto"/>
        </w:rPr>
        <w:t>В</w:t>
      </w:r>
      <w:r w:rsidRPr="00BD197F">
        <w:rPr>
          <w:rStyle w:val="rvts93"/>
          <w:color w:val="auto"/>
        </w:rPr>
        <w:t> </w:t>
      </w:r>
      <w:r w:rsidRPr="00BD197F">
        <w:rPr>
          <w:rStyle w:val="rvts86"/>
          <w:color w:val="auto"/>
        </w:rPr>
        <w:t>I кв. предприятие реализовало 5000 изделий по цене 80 руб. за единицу, что покрыло расходы предприятия, но не дало прибыли. Общие постоянные расходы составляют 70 000 руб., удельные переменные — 60 руб. Во</w:t>
      </w:r>
      <w:r w:rsidRPr="00BD197F">
        <w:rPr>
          <w:rStyle w:val="rvts93"/>
          <w:color w:val="auto"/>
        </w:rPr>
        <w:t> </w:t>
      </w:r>
      <w:r w:rsidRPr="00BD197F">
        <w:rPr>
          <w:rStyle w:val="rvts86"/>
          <w:color w:val="auto"/>
        </w:rPr>
        <w:t>II кв. изготовлено и реализовано 6000 изделий. В</w:t>
      </w:r>
      <w:r w:rsidRPr="00BD197F">
        <w:rPr>
          <w:rStyle w:val="rvts93"/>
          <w:color w:val="auto"/>
        </w:rPr>
        <w:t> </w:t>
      </w:r>
      <w:r w:rsidRPr="00BD197F">
        <w:rPr>
          <w:rStyle w:val="rvts86"/>
          <w:color w:val="auto"/>
        </w:rPr>
        <w:t>III кв. планируется увеличить прибыль на 10% по сравнению со</w:t>
      </w:r>
      <w:r w:rsidRPr="00BD197F">
        <w:rPr>
          <w:rStyle w:val="rvts93"/>
          <w:color w:val="auto"/>
        </w:rPr>
        <w:t> </w:t>
      </w:r>
      <w:r w:rsidRPr="00BD197F">
        <w:rPr>
          <w:rStyle w:val="rvts86"/>
          <w:color w:val="auto"/>
        </w:rPr>
        <w:t>II кв. Сколько должно быть дополнительно реализовано продукции, чтобы увеличить прибыль на 10%?</w:t>
      </w:r>
    </w:p>
    <w:p w:rsidR="00693693" w:rsidRPr="00BD197F" w:rsidRDefault="00693693" w:rsidP="005D1E1C">
      <w:pPr>
        <w:pStyle w:val="rvps6"/>
        <w:ind w:firstLine="709"/>
      </w:pPr>
      <w:r w:rsidRPr="00BD197F">
        <w:rPr>
          <w:rStyle w:val="rvts86"/>
          <w:color w:val="auto"/>
        </w:rPr>
        <w:t> </w:t>
      </w:r>
      <w:r w:rsidRPr="00BD197F">
        <w:rPr>
          <w:rStyle w:val="rvts85"/>
          <w:iCs/>
          <w:color w:val="auto"/>
        </w:rPr>
        <w:t>Задача 17.</w:t>
      </w:r>
    </w:p>
    <w:p w:rsidR="00693693" w:rsidRPr="00BD197F" w:rsidRDefault="00693693" w:rsidP="005D1E1C">
      <w:pPr>
        <w:pStyle w:val="rvps6"/>
        <w:ind w:firstLine="709"/>
      </w:pPr>
      <w:r w:rsidRPr="00BD197F">
        <w:rPr>
          <w:rStyle w:val="rvts86"/>
          <w:color w:val="auto"/>
        </w:rPr>
        <w:t>Определить безубыточный объем производства и запас финансовой прочности предприя при следующих условиях: средние переменные издержки – 43 руб., общие постоянные – 134900 руб., цена реализации – 89 руб. текущая рентабельность продаж – 15%.</w:t>
      </w:r>
    </w:p>
    <w:p w:rsidR="00693693" w:rsidRPr="006F6F7E" w:rsidRDefault="00693693" w:rsidP="00D63662">
      <w:pPr>
        <w:pStyle w:val="rvps6"/>
      </w:pPr>
      <w:r w:rsidRPr="006F6F7E">
        <w:rPr>
          <w:b/>
        </w:rPr>
        <w:t xml:space="preserve">        </w:t>
      </w:r>
      <w:r w:rsidRPr="006F6F7E">
        <w:rPr>
          <w:b/>
          <w:i/>
        </w:rPr>
        <w:t>Процедуры оценивания</w:t>
      </w:r>
      <w:r w:rsidRPr="006F6F7E">
        <w:rPr>
          <w:b/>
        </w:rPr>
        <w:t xml:space="preserve">: </w:t>
      </w:r>
      <w:r w:rsidRPr="006F6F7E">
        <w:t>за каждую правильно решенную задачу студент получает 3 балла к аттестации</w:t>
      </w:r>
    </w:p>
    <w:p w:rsidR="00693693" w:rsidRPr="00BD197F" w:rsidRDefault="00693693" w:rsidP="00D63662">
      <w:pPr>
        <w:pStyle w:val="rvps3"/>
        <w:rPr>
          <w:i/>
        </w:rPr>
      </w:pPr>
      <w:r w:rsidRPr="00BD197F">
        <w:rPr>
          <w:rStyle w:val="rvts68"/>
          <w:bCs/>
          <w:i/>
        </w:rPr>
        <w:t>Тесты</w:t>
      </w:r>
    </w:p>
    <w:p w:rsidR="00693693" w:rsidRPr="00BD197F" w:rsidRDefault="00693693" w:rsidP="00D63662">
      <w:pPr>
        <w:pStyle w:val="rvps2"/>
      </w:pPr>
    </w:p>
    <w:p w:rsidR="00693693" w:rsidRPr="00BD197F" w:rsidRDefault="00693693" w:rsidP="00D63662">
      <w:pPr>
        <w:pStyle w:val="rvps2"/>
      </w:pPr>
      <w:r w:rsidRPr="00BD197F">
        <w:rPr>
          <w:rStyle w:val="rvts11"/>
        </w:rPr>
        <w:t>Пример тестовых заданий для текущего контроля:</w:t>
      </w:r>
    </w:p>
    <w:p w:rsidR="00693693" w:rsidRPr="00BD197F" w:rsidRDefault="00693693" w:rsidP="00D63662">
      <w:pPr>
        <w:pStyle w:val="rvps2"/>
      </w:pPr>
    </w:p>
    <w:p w:rsidR="00693693" w:rsidRPr="00BD197F" w:rsidRDefault="00693693" w:rsidP="009F794C">
      <w:pPr>
        <w:pStyle w:val="rvps2"/>
      </w:pPr>
      <w:r w:rsidRPr="00BD197F">
        <w:rPr>
          <w:rStyle w:val="rvts87"/>
          <w:bCs/>
          <w:color w:val="auto"/>
        </w:rPr>
        <w:t>1.В современных социально-экономических условиях цена устанавливается: </w:t>
      </w:r>
      <w:r w:rsidRPr="00BD197F">
        <w:br/>
      </w:r>
      <w:r w:rsidRPr="00BD197F">
        <w:rPr>
          <w:rStyle w:val="rvts86"/>
          <w:color w:val="auto"/>
        </w:rPr>
        <w:t>а) в процессе производства товаров и услуг; </w:t>
      </w:r>
      <w:r w:rsidRPr="00BD197F">
        <w:br/>
      </w:r>
      <w:r w:rsidRPr="00BD197F">
        <w:rPr>
          <w:rStyle w:val="rvts86"/>
          <w:color w:val="auto"/>
        </w:rPr>
        <w:t>б) в сфере реализации товаров и услуг; </w:t>
      </w:r>
      <w:r w:rsidRPr="00BD197F">
        <w:br/>
      </w:r>
      <w:r w:rsidRPr="00BD197F">
        <w:rPr>
          <w:rStyle w:val="rvts86"/>
          <w:color w:val="auto"/>
        </w:rPr>
        <w:t>в) в процессе определения затрат труда; </w:t>
      </w:r>
      <w:r w:rsidRPr="00BD197F">
        <w:br/>
      </w:r>
      <w:r w:rsidRPr="00BD197F">
        <w:rPr>
          <w:rStyle w:val="rvts86"/>
          <w:color w:val="auto"/>
        </w:rPr>
        <w:t>г) в сфере товарно-денежных отношений.</w:t>
      </w:r>
    </w:p>
    <w:p w:rsidR="00693693" w:rsidRPr="00BD197F" w:rsidRDefault="00693693" w:rsidP="009F794C">
      <w:pPr>
        <w:pStyle w:val="rvps2"/>
      </w:pPr>
      <w:r w:rsidRPr="00BD197F">
        <w:rPr>
          <w:rStyle w:val="rvts87"/>
          <w:bCs/>
          <w:color w:val="auto"/>
        </w:rPr>
        <w:t>2.Купля-продажа товаров и услуг выражает признание: </w:t>
      </w:r>
      <w:r w:rsidRPr="00BD197F">
        <w:br/>
      </w:r>
      <w:r w:rsidRPr="00BD197F">
        <w:rPr>
          <w:rStyle w:val="rvts86"/>
          <w:color w:val="auto"/>
        </w:rPr>
        <w:t>а) их общественной ценности; </w:t>
      </w:r>
      <w:r w:rsidRPr="00BD197F">
        <w:br/>
      </w:r>
      <w:r w:rsidRPr="00BD197F">
        <w:rPr>
          <w:rStyle w:val="rvts86"/>
          <w:color w:val="auto"/>
        </w:rPr>
        <w:t>б) общественно необходимого труда; </w:t>
      </w:r>
      <w:r w:rsidRPr="00BD197F">
        <w:br/>
      </w:r>
      <w:r w:rsidRPr="00BD197F">
        <w:rPr>
          <w:rStyle w:val="rvts86"/>
          <w:color w:val="auto"/>
        </w:rPr>
        <w:t>в) действия факторов спроса и предложения; </w:t>
      </w:r>
      <w:r w:rsidRPr="00BD197F">
        <w:br/>
      </w:r>
      <w:r w:rsidRPr="00BD197F">
        <w:rPr>
          <w:rStyle w:val="rvts86"/>
          <w:color w:val="auto"/>
        </w:rPr>
        <w:t>г) действия ценового механизма.</w:t>
      </w:r>
    </w:p>
    <w:p w:rsidR="00693693" w:rsidRPr="00BD197F" w:rsidRDefault="00693693" w:rsidP="009F794C">
      <w:pPr>
        <w:pStyle w:val="rvps2"/>
      </w:pPr>
      <w:r w:rsidRPr="00BD197F">
        <w:rPr>
          <w:rStyle w:val="rvts87"/>
          <w:bCs/>
          <w:color w:val="auto"/>
        </w:rPr>
        <w:t>3.Цена товара, выраженная в определенном количестве денег, называется: </w:t>
      </w:r>
      <w:r w:rsidRPr="00BD197F">
        <w:br/>
      </w:r>
      <w:r w:rsidRPr="00BD197F">
        <w:rPr>
          <w:rStyle w:val="rvts86"/>
          <w:color w:val="auto"/>
        </w:rPr>
        <w:t>а) издержки; </w:t>
      </w:r>
      <w:r w:rsidRPr="00BD197F">
        <w:br/>
      </w:r>
      <w:r w:rsidRPr="00BD197F">
        <w:rPr>
          <w:rStyle w:val="rvts86"/>
          <w:color w:val="auto"/>
        </w:rPr>
        <w:t>б) затраты; </w:t>
      </w:r>
      <w:r w:rsidRPr="00BD197F">
        <w:br/>
      </w:r>
      <w:r w:rsidRPr="00BD197F">
        <w:rPr>
          <w:rStyle w:val="rvts86"/>
          <w:color w:val="auto"/>
        </w:rPr>
        <w:t>в) стоимость; </w:t>
      </w:r>
      <w:r w:rsidRPr="00BD197F">
        <w:br/>
      </w:r>
      <w:r w:rsidRPr="00BD197F">
        <w:rPr>
          <w:rStyle w:val="rvts86"/>
          <w:color w:val="auto"/>
        </w:rPr>
        <w:t>г) ценность.</w:t>
      </w:r>
    </w:p>
    <w:p w:rsidR="00693693" w:rsidRPr="00BD197F" w:rsidRDefault="00693693" w:rsidP="009F794C">
      <w:pPr>
        <w:pStyle w:val="rvps43"/>
        <w:ind w:left="0" w:firstLine="0"/>
      </w:pPr>
      <w:r w:rsidRPr="00BD197F">
        <w:rPr>
          <w:rStyle w:val="rvts87"/>
          <w:bCs/>
          <w:color w:val="auto"/>
        </w:rPr>
        <w:t>4. По степени регулирования выделяют: </w:t>
      </w:r>
    </w:p>
    <w:p w:rsidR="00693693" w:rsidRPr="00BD197F" w:rsidRDefault="00693693" w:rsidP="009F794C">
      <w:pPr>
        <w:pStyle w:val="rvps43"/>
        <w:ind w:left="0" w:firstLine="0"/>
      </w:pPr>
      <w:r w:rsidRPr="00BD197F">
        <w:rPr>
          <w:rStyle w:val="rvts86"/>
          <w:color w:val="auto"/>
        </w:rPr>
        <w:t>а) свободные цены; </w:t>
      </w:r>
    </w:p>
    <w:p w:rsidR="00693693" w:rsidRPr="00BD197F" w:rsidRDefault="00693693" w:rsidP="009F794C">
      <w:pPr>
        <w:pStyle w:val="rvps43"/>
        <w:ind w:left="0" w:firstLine="0"/>
      </w:pPr>
      <w:r w:rsidRPr="00BD197F">
        <w:rPr>
          <w:rStyle w:val="rvts86"/>
          <w:color w:val="auto"/>
        </w:rPr>
        <w:t>б) биржевые котировки; </w:t>
      </w:r>
    </w:p>
    <w:p w:rsidR="00693693" w:rsidRPr="00BD197F" w:rsidRDefault="00693693" w:rsidP="009F794C">
      <w:pPr>
        <w:pStyle w:val="rvps43"/>
        <w:ind w:left="0" w:firstLine="0"/>
      </w:pPr>
      <w:r w:rsidRPr="00BD197F">
        <w:rPr>
          <w:rStyle w:val="rvts86"/>
          <w:color w:val="auto"/>
        </w:rPr>
        <w:t>в) скользящие цены; </w:t>
      </w:r>
    </w:p>
    <w:p w:rsidR="00693693" w:rsidRPr="00BD197F" w:rsidRDefault="00693693" w:rsidP="009F794C">
      <w:pPr>
        <w:pStyle w:val="rvps43"/>
        <w:ind w:left="0" w:firstLine="0"/>
      </w:pPr>
      <w:r w:rsidRPr="00BD197F">
        <w:rPr>
          <w:rStyle w:val="rvts86"/>
          <w:color w:val="auto"/>
        </w:rPr>
        <w:t>г) индексы цен. </w:t>
      </w:r>
    </w:p>
    <w:p w:rsidR="00693693" w:rsidRPr="00BD197F" w:rsidRDefault="00693693" w:rsidP="009F794C">
      <w:pPr>
        <w:pStyle w:val="rvps2"/>
      </w:pPr>
      <w:r w:rsidRPr="00BD197F">
        <w:rPr>
          <w:rStyle w:val="rvts87"/>
          <w:bCs/>
          <w:color w:val="auto"/>
        </w:rPr>
        <w:t>5. По характеру обслуживаемого оборота выделяют: </w:t>
      </w:r>
      <w:r w:rsidRPr="00BD197F">
        <w:br/>
      </w:r>
      <w:r w:rsidRPr="00BD197F">
        <w:rPr>
          <w:rStyle w:val="rvts86"/>
          <w:color w:val="auto"/>
        </w:rPr>
        <w:t>а) регулируемые цены; </w:t>
      </w:r>
      <w:r w:rsidRPr="00BD197F">
        <w:br/>
      </w:r>
      <w:r w:rsidRPr="00BD197F">
        <w:rPr>
          <w:rStyle w:val="rvts86"/>
          <w:color w:val="auto"/>
        </w:rPr>
        <w:t>б) цены аукционов; </w:t>
      </w:r>
      <w:r w:rsidRPr="00BD197F">
        <w:br/>
      </w:r>
      <w:r w:rsidRPr="00BD197F">
        <w:rPr>
          <w:rStyle w:val="rvts86"/>
          <w:color w:val="auto"/>
        </w:rPr>
        <w:t>в) предельные цены; </w:t>
      </w:r>
      <w:r w:rsidRPr="00BD197F">
        <w:br/>
      </w:r>
      <w:r w:rsidRPr="00BD197F">
        <w:rPr>
          <w:rStyle w:val="rvts86"/>
          <w:color w:val="auto"/>
        </w:rPr>
        <w:t>г) трансфертные цены. </w:t>
      </w:r>
      <w:r w:rsidRPr="00BD197F">
        <w:br/>
      </w:r>
      <w:r w:rsidRPr="00BD197F">
        <w:rPr>
          <w:rStyle w:val="rvts87"/>
          <w:bCs/>
          <w:color w:val="auto"/>
        </w:rPr>
        <w:t>6. Между отдельными отраслями промышленности товары реализуются: </w:t>
      </w:r>
      <w:r w:rsidRPr="00BD197F">
        <w:br/>
      </w:r>
      <w:r w:rsidRPr="00BD197F">
        <w:rPr>
          <w:rStyle w:val="rvts86"/>
          <w:color w:val="auto"/>
        </w:rPr>
        <w:t>а) по розничным ценам; </w:t>
      </w:r>
      <w:r w:rsidRPr="00BD197F">
        <w:br/>
      </w:r>
      <w:r w:rsidRPr="00BD197F">
        <w:rPr>
          <w:rStyle w:val="rvts86"/>
          <w:color w:val="auto"/>
        </w:rPr>
        <w:t>б) по мировым ценам; </w:t>
      </w:r>
      <w:r w:rsidRPr="00BD197F">
        <w:br/>
      </w:r>
      <w:r w:rsidRPr="00BD197F">
        <w:rPr>
          <w:rStyle w:val="rvts86"/>
          <w:color w:val="auto"/>
        </w:rPr>
        <w:t>в) по оптовым ценам; </w:t>
      </w:r>
      <w:r w:rsidRPr="00BD197F">
        <w:br/>
      </w:r>
      <w:r w:rsidRPr="00BD197F">
        <w:rPr>
          <w:rStyle w:val="rvts86"/>
          <w:color w:val="auto"/>
        </w:rPr>
        <w:t>г) по покупательной способности валют. </w:t>
      </w:r>
      <w:r w:rsidRPr="00BD197F">
        <w:br/>
      </w:r>
      <w:r w:rsidRPr="00BD197F">
        <w:rPr>
          <w:rStyle w:val="rvts87"/>
          <w:bCs/>
          <w:color w:val="auto"/>
        </w:rPr>
        <w:t>7. Основой для расчета контрактных цен являются: </w:t>
      </w:r>
      <w:r w:rsidRPr="00BD197F">
        <w:br/>
      </w:r>
      <w:r w:rsidRPr="00BD197F">
        <w:rPr>
          <w:rStyle w:val="rvts86"/>
          <w:color w:val="auto"/>
        </w:rPr>
        <w:t>а) таможенная стоимость; </w:t>
      </w:r>
      <w:r w:rsidRPr="00BD197F">
        <w:br/>
      </w:r>
      <w:r w:rsidRPr="00BD197F">
        <w:rPr>
          <w:rStyle w:val="rvts86"/>
          <w:color w:val="auto"/>
        </w:rPr>
        <w:t>б) мировые цены; </w:t>
      </w:r>
      <w:r w:rsidRPr="00BD197F">
        <w:br/>
      </w:r>
      <w:r w:rsidRPr="00BD197F">
        <w:rPr>
          <w:rStyle w:val="rvts86"/>
          <w:color w:val="auto"/>
        </w:rPr>
        <w:t>в) внутренние цены; </w:t>
      </w:r>
      <w:r w:rsidRPr="00BD197F">
        <w:br/>
      </w:r>
      <w:r w:rsidRPr="00BD197F">
        <w:rPr>
          <w:rStyle w:val="rvts86"/>
          <w:color w:val="auto"/>
        </w:rPr>
        <w:t>г) трансфертные цены. </w:t>
      </w:r>
      <w:r w:rsidRPr="00BD197F">
        <w:br/>
      </w:r>
      <w:r w:rsidRPr="00BD197F">
        <w:rPr>
          <w:rStyle w:val="rvts87"/>
          <w:bCs/>
          <w:color w:val="auto"/>
        </w:rPr>
        <w:t>8. Базисные цены это: </w:t>
      </w:r>
      <w:r w:rsidRPr="00BD197F">
        <w:br/>
      </w:r>
      <w:r w:rsidRPr="00BD197F">
        <w:rPr>
          <w:rStyle w:val="rvts86"/>
          <w:color w:val="auto"/>
        </w:rPr>
        <w:t>а) цены товара наивысшего качества в определенном географическом пункте; </w:t>
      </w:r>
      <w:r w:rsidRPr="00BD197F">
        <w:br/>
      </w:r>
      <w:r w:rsidRPr="00BD197F">
        <w:rPr>
          <w:rStyle w:val="rvts86"/>
          <w:color w:val="auto"/>
        </w:rPr>
        <w:t>б) цены товара определенного качества и ограниченного количества в определенном географическом пункте; </w:t>
      </w:r>
      <w:r w:rsidRPr="00BD197F">
        <w:br/>
      </w:r>
      <w:r w:rsidRPr="00BD197F">
        <w:rPr>
          <w:rStyle w:val="rvts86"/>
          <w:color w:val="auto"/>
        </w:rPr>
        <w:t>в) цены товара определенного количества и качества в заранее установленном географическом пункте; </w:t>
      </w:r>
      <w:r w:rsidRPr="00BD197F">
        <w:br/>
      </w:r>
      <w:r w:rsidRPr="00BD197F">
        <w:rPr>
          <w:rStyle w:val="rvts86"/>
          <w:color w:val="auto"/>
        </w:rPr>
        <w:t>г) верно все вышеперечисленное. </w:t>
      </w:r>
      <w:r w:rsidRPr="00BD197F">
        <w:br/>
      </w:r>
      <w:r w:rsidRPr="00BD197F">
        <w:rPr>
          <w:rStyle w:val="rvts87"/>
          <w:bCs/>
          <w:color w:val="auto"/>
        </w:rPr>
        <w:t>9. Цены международных товарных аукционов распространяются на продукцию: </w:t>
      </w:r>
      <w:r w:rsidRPr="00BD197F">
        <w:br/>
      </w:r>
      <w:r w:rsidRPr="00BD197F">
        <w:rPr>
          <w:rStyle w:val="rvts86"/>
          <w:color w:val="auto"/>
        </w:rPr>
        <w:t>а) топливо-энергетического комплекса; </w:t>
      </w:r>
      <w:r w:rsidRPr="00BD197F">
        <w:br/>
      </w:r>
      <w:r w:rsidRPr="00BD197F">
        <w:rPr>
          <w:rStyle w:val="rvts86"/>
          <w:color w:val="auto"/>
        </w:rPr>
        <w:t>б) продукцию сельского хозяйства; </w:t>
      </w:r>
      <w:r w:rsidRPr="00BD197F">
        <w:br/>
      </w:r>
      <w:r w:rsidRPr="00BD197F">
        <w:rPr>
          <w:rStyle w:val="rvts86"/>
          <w:color w:val="auto"/>
        </w:rPr>
        <w:t>в) пушно-меховые изделия; </w:t>
      </w:r>
      <w:r w:rsidRPr="00BD197F">
        <w:br/>
      </w:r>
      <w:r w:rsidRPr="00BD197F">
        <w:rPr>
          <w:rStyle w:val="rvts86"/>
          <w:color w:val="auto"/>
        </w:rPr>
        <w:t>г) продукцию высоких технологий. </w:t>
      </w:r>
      <w:r w:rsidRPr="00BD197F">
        <w:br/>
      </w:r>
      <w:r w:rsidRPr="00BD197F">
        <w:rPr>
          <w:rStyle w:val="rvts87"/>
          <w:bCs/>
          <w:color w:val="auto"/>
        </w:rPr>
        <w:t>10. Цены биржевой торговли распространяются на: </w:t>
      </w:r>
      <w:r w:rsidRPr="00BD197F">
        <w:br/>
      </w:r>
      <w:r w:rsidRPr="00BD197F">
        <w:rPr>
          <w:rStyle w:val="rvts86"/>
          <w:color w:val="auto"/>
        </w:rPr>
        <w:t>а) массовые, качественно однородные товары; </w:t>
      </w:r>
      <w:r w:rsidRPr="00BD197F">
        <w:br/>
      </w:r>
      <w:r w:rsidRPr="00BD197F">
        <w:rPr>
          <w:rStyle w:val="rvts86"/>
          <w:color w:val="auto"/>
        </w:rPr>
        <w:t>б) единичные, уникальные товары; </w:t>
      </w:r>
      <w:r w:rsidRPr="00BD197F">
        <w:br/>
      </w:r>
      <w:r w:rsidRPr="00BD197F">
        <w:rPr>
          <w:rStyle w:val="rvts86"/>
          <w:color w:val="auto"/>
        </w:rPr>
        <w:t>в) товары повседневного спроса; </w:t>
      </w:r>
      <w:r w:rsidRPr="00BD197F">
        <w:br/>
      </w:r>
      <w:r w:rsidRPr="00BD197F">
        <w:rPr>
          <w:rStyle w:val="rvts86"/>
          <w:color w:val="auto"/>
        </w:rPr>
        <w:t>г) продукция интеллектуальной собственности. </w:t>
      </w:r>
    </w:p>
    <w:p w:rsidR="00693693" w:rsidRDefault="00693693" w:rsidP="009F794C">
      <w:pPr>
        <w:pStyle w:val="rvps44"/>
        <w:spacing w:after="0"/>
        <w:rPr>
          <w:rStyle w:val="rvts71"/>
          <w:iCs/>
        </w:rPr>
      </w:pPr>
    </w:p>
    <w:p w:rsidR="00693693" w:rsidRPr="00BD197F" w:rsidRDefault="00693693" w:rsidP="00D63662">
      <w:pPr>
        <w:pStyle w:val="rvps44"/>
        <w:spacing w:after="0"/>
        <w:rPr>
          <w:rStyle w:val="rvts71"/>
          <w:iCs/>
        </w:rPr>
      </w:pPr>
      <w:r w:rsidRPr="00BD197F">
        <w:rPr>
          <w:rStyle w:val="rvts71"/>
          <w:iCs/>
        </w:rPr>
        <w:t>Время тестирования – 10 минут (10 тестовых вопросов).</w:t>
      </w:r>
    </w:p>
    <w:p w:rsidR="00693693" w:rsidRPr="00BD197F" w:rsidRDefault="00693693" w:rsidP="00D63662">
      <w:pPr>
        <w:pStyle w:val="rvps6"/>
      </w:pPr>
    </w:p>
    <w:p w:rsidR="00693693" w:rsidRPr="00BD197F" w:rsidRDefault="00693693" w:rsidP="00D63662">
      <w:pPr>
        <w:pStyle w:val="rvps6"/>
        <w:rPr>
          <w:i/>
        </w:rPr>
      </w:pPr>
      <w:r w:rsidRPr="00BD197F">
        <w:rPr>
          <w:i/>
        </w:rPr>
        <w:t>ПРОМЕЖУТОЧНАЯ АТТЕСТАЦИЯ</w:t>
      </w:r>
    </w:p>
    <w:p w:rsidR="00693693" w:rsidRPr="00BD197F" w:rsidRDefault="00693693" w:rsidP="00D63662">
      <w:pPr>
        <w:rPr>
          <w:i/>
        </w:rPr>
      </w:pPr>
    </w:p>
    <w:p w:rsidR="00693693" w:rsidRPr="00BD197F" w:rsidRDefault="00693693" w:rsidP="009F794C">
      <w:pPr>
        <w:tabs>
          <w:tab w:val="left" w:pos="-142"/>
          <w:tab w:val="left" w:pos="0"/>
          <w:tab w:val="left" w:pos="142"/>
        </w:tabs>
        <w:jc w:val="center"/>
        <w:rPr>
          <w:b/>
        </w:rPr>
      </w:pPr>
      <w:bookmarkStart w:id="13" w:name="vop"/>
      <w:bookmarkEnd w:id="13"/>
      <w:r w:rsidRPr="00BD197F">
        <w:rPr>
          <w:b/>
        </w:rPr>
        <w:t>Вопросы для подготовки к зачету по дисциплине</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bookmarkStart w:id="14" w:name="ve"/>
      <w:bookmarkEnd w:id="14"/>
      <w:r w:rsidRPr="00BD197F">
        <w:rPr>
          <w:rStyle w:val="rvts43"/>
          <w:color w:val="auto"/>
          <w:szCs w:val="27"/>
        </w:rPr>
        <w:t> </w:t>
      </w:r>
      <w:r w:rsidRPr="00BD197F">
        <w:t>Роль и значение цен и ценообразования.</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Сущность цены. Функции цен в рыночной экономике.</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Взаимосвязь цен с основными экономическими законами.</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Основные ценообразующие факторы.</w:t>
      </w:r>
    </w:p>
    <w:p w:rsidR="00693693" w:rsidRPr="00BD197F" w:rsidRDefault="00693693" w:rsidP="009F794C">
      <w:pPr>
        <w:numPr>
          <w:ilvl w:val="0"/>
          <w:numId w:val="6"/>
        </w:numPr>
        <w:shd w:val="clear" w:color="auto" w:fill="FFFFFF"/>
        <w:tabs>
          <w:tab w:val="clear" w:pos="1440"/>
          <w:tab w:val="num" w:pos="0"/>
          <w:tab w:val="left" w:pos="426"/>
          <w:tab w:val="num" w:pos="567"/>
        </w:tabs>
        <w:ind w:left="0" w:firstLine="0"/>
        <w:jc w:val="both"/>
      </w:pPr>
      <w:r w:rsidRPr="00BD197F">
        <w:t>Субъекты и объекты ценообразования.</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Цели фирмы и их отражение в политике ценообразования.</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Затратный подход к ценообразованию и порождаемые им проблемы.</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Ценностной подход к ценообразованию, ошибки в его использовании.</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Экономическая ценность товара; процедура ее определения.</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Факторы ценообразования. Факторы, влияющие на уровень спроса.</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Факторы ценообразования. Факторы, влияющие на уровень предложения.</w:t>
      </w:r>
    </w:p>
    <w:p w:rsidR="00693693" w:rsidRPr="00BD197F" w:rsidRDefault="00693693" w:rsidP="009F794C">
      <w:pPr>
        <w:numPr>
          <w:ilvl w:val="0"/>
          <w:numId w:val="6"/>
        </w:numPr>
        <w:shd w:val="clear" w:color="auto" w:fill="FFFFFF"/>
        <w:tabs>
          <w:tab w:val="clear" w:pos="1440"/>
          <w:tab w:val="left" w:pos="0"/>
          <w:tab w:val="left" w:pos="426"/>
          <w:tab w:val="num" w:pos="567"/>
        </w:tabs>
        <w:ind w:left="0" w:firstLine="0"/>
        <w:jc w:val="both"/>
      </w:pPr>
      <w:r w:rsidRPr="00BD197F">
        <w:t>Система цен.</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Классификация цен по видам во внутренней торговле.</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Виды цен в зависимости от экономического оборота.</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Сферы применения различных видов цен. Механизм их взаимодействия.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Характеристика основных видов цен: оптовых, закупочных и розничных цен.</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Тарифы на услуги.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Франкирование цен. Дифференциация цен в зависимости от транспортных расходов на внутреннем рынке.</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Элементы цены. Структура основных видов цен.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Роль затрат в обосновании ценовых решений. Себестоимость.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Идентификация затрат, существенных для анализа цен.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Калькулирование затрат по методу полной себестоимости.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Калькулирование затрат по методу сокращенной себестоимости.</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Калькулирование затрат по методу нормативной себестоимости.</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Ценовая политика предприятия.</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 xml:space="preserve">Прибыль и показатели рентабельности продаж.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Условия максимизации прибыли и оптимизации ценообразования в условиях функционирования различных типов экономических систем. Свободный рынок.</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Условия максимизации прибыли и оптимизации ценообразования в условиях функционирования различных типов экономических систем. Монополия.</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Условия максимизации прибыли и оптимизации ценообразования в условиях функционирования различных типов экономических систем. Олигополия и монополистическая конкуренция.</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Факторы выбора конкурентной стратегии.</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Процесс формирования ценовой стратегии.</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Стратегии дифференцированного ценообразования.</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Стратегии конкурентного ценообразования.</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Стратегии ассортиментного ценообразования.</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Методы ценообразования. Затратные методы.</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Методы ценообразования. Маркетинговые (рыночные) методы.</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Методы ценообразования. Параметрические методы.</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Соотношение «цена-качество» в ценах.</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Оценка спроса для целей ценообразования.</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Косвенные налоги (НДС, акциз) в структуре цены. Взаимосвязь</w:t>
      </w:r>
      <w:r w:rsidRPr="00BD197F">
        <w:br/>
        <w:t>налогов и цен.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Формирование розничной цены на импортные товары с учетом налогов. </w:t>
      </w:r>
    </w:p>
    <w:p w:rsidR="00693693" w:rsidRPr="00BD197F" w:rsidRDefault="00693693" w:rsidP="009F794C">
      <w:pPr>
        <w:numPr>
          <w:ilvl w:val="0"/>
          <w:numId w:val="6"/>
        </w:numPr>
        <w:shd w:val="clear" w:color="auto" w:fill="FFFFFF"/>
        <w:tabs>
          <w:tab w:val="clear" w:pos="1440"/>
          <w:tab w:val="num" w:pos="0"/>
          <w:tab w:val="left" w:pos="426"/>
        </w:tabs>
        <w:ind w:left="0" w:firstLine="0"/>
        <w:jc w:val="both"/>
      </w:pPr>
      <w:r w:rsidRPr="00BD197F">
        <w:t>Снабженческо-сбытовые и торговые надбавки (скидки) как элементы цены. </w:t>
      </w:r>
    </w:p>
    <w:p w:rsidR="00693693" w:rsidRPr="00BD197F" w:rsidRDefault="00693693" w:rsidP="009F794C">
      <w:pPr>
        <w:numPr>
          <w:ilvl w:val="0"/>
          <w:numId w:val="6"/>
        </w:numPr>
        <w:shd w:val="clear" w:color="auto" w:fill="FFFFFF"/>
        <w:tabs>
          <w:tab w:val="clear" w:pos="1440"/>
          <w:tab w:val="num" w:pos="-142"/>
          <w:tab w:val="left" w:pos="0"/>
          <w:tab w:val="left" w:pos="426"/>
        </w:tabs>
        <w:ind w:left="0" w:firstLine="0"/>
        <w:jc w:val="both"/>
      </w:pPr>
      <w:r w:rsidRPr="00BD197F">
        <w:t>Объективная необходимость государственного регулирования цен в условиях рыночной экономики.</w:t>
      </w:r>
    </w:p>
    <w:p w:rsidR="00693693" w:rsidRPr="00BD197F" w:rsidRDefault="00693693" w:rsidP="009F794C">
      <w:pPr>
        <w:numPr>
          <w:ilvl w:val="0"/>
          <w:numId w:val="6"/>
        </w:numPr>
        <w:shd w:val="clear" w:color="auto" w:fill="FFFFFF"/>
        <w:tabs>
          <w:tab w:val="clear" w:pos="1440"/>
          <w:tab w:val="num" w:pos="-142"/>
          <w:tab w:val="left" w:pos="0"/>
          <w:tab w:val="left" w:pos="426"/>
        </w:tabs>
        <w:ind w:left="0" w:firstLine="0"/>
        <w:jc w:val="both"/>
      </w:pPr>
      <w:r w:rsidRPr="00BD197F">
        <w:t>Методы прямого регулирования цен.</w:t>
      </w:r>
    </w:p>
    <w:p w:rsidR="00693693" w:rsidRPr="00BD197F" w:rsidRDefault="00693693" w:rsidP="009F794C">
      <w:pPr>
        <w:numPr>
          <w:ilvl w:val="0"/>
          <w:numId w:val="6"/>
        </w:numPr>
        <w:shd w:val="clear" w:color="auto" w:fill="FFFFFF"/>
        <w:tabs>
          <w:tab w:val="clear" w:pos="1440"/>
          <w:tab w:val="num" w:pos="-142"/>
          <w:tab w:val="left" w:pos="0"/>
          <w:tab w:val="left" w:pos="426"/>
        </w:tabs>
        <w:ind w:left="0" w:firstLine="0"/>
        <w:jc w:val="both"/>
      </w:pPr>
      <w:r w:rsidRPr="00BD197F">
        <w:t>Методы косвенного регулирования цен.</w:t>
      </w:r>
    </w:p>
    <w:p w:rsidR="00693693" w:rsidRPr="00BD197F" w:rsidRDefault="00693693" w:rsidP="009F794C">
      <w:pPr>
        <w:numPr>
          <w:ilvl w:val="0"/>
          <w:numId w:val="6"/>
        </w:numPr>
        <w:shd w:val="clear" w:color="auto" w:fill="FFFFFF"/>
        <w:tabs>
          <w:tab w:val="clear" w:pos="1440"/>
          <w:tab w:val="num" w:pos="-142"/>
          <w:tab w:val="left" w:pos="0"/>
          <w:tab w:val="left" w:pos="426"/>
        </w:tabs>
        <w:ind w:left="0" w:firstLine="0"/>
        <w:jc w:val="both"/>
      </w:pPr>
      <w:r w:rsidRPr="00BD197F">
        <w:t>Ценовые отклонения.</w:t>
      </w:r>
    </w:p>
    <w:p w:rsidR="00693693" w:rsidRPr="00BD197F" w:rsidRDefault="00693693" w:rsidP="009F794C">
      <w:pPr>
        <w:numPr>
          <w:ilvl w:val="0"/>
          <w:numId w:val="6"/>
        </w:numPr>
        <w:shd w:val="clear" w:color="auto" w:fill="FFFFFF"/>
        <w:tabs>
          <w:tab w:val="clear" w:pos="1440"/>
          <w:tab w:val="num" w:pos="-142"/>
          <w:tab w:val="left" w:pos="0"/>
          <w:tab w:val="left" w:pos="426"/>
        </w:tabs>
        <w:ind w:left="0" w:firstLine="0"/>
        <w:jc w:val="both"/>
      </w:pPr>
      <w:r w:rsidRPr="00BD197F">
        <w:t>Особенности ценообразования в социально-культурной сфере. Образование.</w:t>
      </w:r>
    </w:p>
    <w:p w:rsidR="00693693" w:rsidRPr="00BD197F" w:rsidRDefault="00693693" w:rsidP="009F794C">
      <w:pPr>
        <w:numPr>
          <w:ilvl w:val="0"/>
          <w:numId w:val="6"/>
        </w:numPr>
        <w:shd w:val="clear" w:color="auto" w:fill="FFFFFF"/>
        <w:tabs>
          <w:tab w:val="clear" w:pos="1440"/>
          <w:tab w:val="num" w:pos="-142"/>
          <w:tab w:val="left" w:pos="0"/>
          <w:tab w:val="left" w:pos="426"/>
        </w:tabs>
        <w:ind w:left="0" w:firstLine="0"/>
        <w:jc w:val="both"/>
      </w:pPr>
      <w:r w:rsidRPr="00BD197F">
        <w:t>Особенности ценообразования в социально-культурной сфере. Здравоохранение.</w:t>
      </w:r>
    </w:p>
    <w:p w:rsidR="00693693" w:rsidRPr="00BD197F" w:rsidRDefault="00693693" w:rsidP="009F794C">
      <w:pPr>
        <w:numPr>
          <w:ilvl w:val="0"/>
          <w:numId w:val="6"/>
        </w:numPr>
        <w:shd w:val="clear" w:color="auto" w:fill="FFFFFF"/>
        <w:tabs>
          <w:tab w:val="clear" w:pos="1440"/>
          <w:tab w:val="num" w:pos="-142"/>
          <w:tab w:val="left" w:pos="0"/>
          <w:tab w:val="left" w:pos="426"/>
        </w:tabs>
        <w:ind w:left="0" w:firstLine="0"/>
        <w:jc w:val="both"/>
      </w:pPr>
      <w:r w:rsidRPr="00BD197F">
        <w:t>Особенности ценообразования в социально-культурной сфере. Учреждения культуры.</w:t>
      </w:r>
    </w:p>
    <w:p w:rsidR="00693693" w:rsidRPr="00BD197F" w:rsidRDefault="00693693" w:rsidP="009F794C">
      <w:pPr>
        <w:numPr>
          <w:ilvl w:val="0"/>
          <w:numId w:val="6"/>
        </w:numPr>
        <w:shd w:val="clear" w:color="auto" w:fill="FFFFFF"/>
        <w:tabs>
          <w:tab w:val="clear" w:pos="1440"/>
          <w:tab w:val="num" w:pos="-142"/>
          <w:tab w:val="left" w:pos="0"/>
          <w:tab w:val="left" w:pos="426"/>
        </w:tabs>
        <w:ind w:left="0" w:firstLine="0"/>
        <w:jc w:val="both"/>
      </w:pPr>
      <w:r w:rsidRPr="00BD197F">
        <w:t>Особенности ценообразования в социально-культурной сфере. Гостиничный и туристский бизнес.</w:t>
      </w:r>
    </w:p>
    <w:p w:rsidR="00693693" w:rsidRPr="00BD197F" w:rsidRDefault="00693693" w:rsidP="009F794C">
      <w:pPr>
        <w:shd w:val="clear" w:color="auto" w:fill="FFFFFF"/>
        <w:tabs>
          <w:tab w:val="left" w:pos="426"/>
        </w:tabs>
        <w:jc w:val="both"/>
      </w:pPr>
    </w:p>
    <w:p w:rsidR="00693693" w:rsidRPr="00BD197F" w:rsidRDefault="00693693" w:rsidP="00D63662">
      <w:pPr>
        <w:shd w:val="clear" w:color="auto" w:fill="FFFFFF"/>
        <w:jc w:val="both"/>
      </w:pPr>
    </w:p>
    <w:p w:rsidR="00693693" w:rsidRPr="00BD197F" w:rsidRDefault="00693693" w:rsidP="00D63662">
      <w:pPr>
        <w:shd w:val="clear" w:color="auto" w:fill="FFFFFF"/>
        <w:jc w:val="both"/>
      </w:pPr>
    </w:p>
    <w:p w:rsidR="00693693" w:rsidRPr="00BD197F" w:rsidRDefault="00693693" w:rsidP="00D63662">
      <w:pPr>
        <w:shd w:val="clear" w:color="auto" w:fill="FFFFFF"/>
        <w:jc w:val="both"/>
      </w:pPr>
    </w:p>
    <w:p w:rsidR="00693693" w:rsidRPr="00BD197F" w:rsidRDefault="00693693" w:rsidP="00D63662">
      <w:pPr>
        <w:shd w:val="clear" w:color="auto" w:fill="FFFFFF"/>
        <w:jc w:val="both"/>
      </w:pPr>
    </w:p>
    <w:p w:rsidR="00693693" w:rsidRPr="00BD197F" w:rsidRDefault="00693693" w:rsidP="00D63662">
      <w:pPr>
        <w:shd w:val="clear" w:color="auto" w:fill="FFFFFF"/>
        <w:jc w:val="both"/>
      </w:pPr>
    </w:p>
    <w:p w:rsidR="00693693" w:rsidRPr="00BD197F" w:rsidRDefault="00693693" w:rsidP="00D63662">
      <w:pPr>
        <w:shd w:val="clear" w:color="auto" w:fill="FFFFFF"/>
        <w:jc w:val="both"/>
      </w:pPr>
    </w:p>
    <w:p w:rsidR="00693693" w:rsidRPr="00BD197F" w:rsidRDefault="00693693" w:rsidP="00D63662">
      <w:pPr>
        <w:shd w:val="clear" w:color="auto" w:fill="FFFFFF"/>
        <w:jc w:val="both"/>
      </w:pPr>
    </w:p>
    <w:p w:rsidR="00693693" w:rsidRPr="00BD197F" w:rsidRDefault="00693693" w:rsidP="00D63662">
      <w:pPr>
        <w:shd w:val="clear" w:color="auto" w:fill="FFFFFF"/>
        <w:jc w:val="both"/>
      </w:pPr>
    </w:p>
    <w:p w:rsidR="00693693" w:rsidRPr="00BD197F" w:rsidRDefault="00693693" w:rsidP="00D63662">
      <w:pPr>
        <w:shd w:val="clear" w:color="auto" w:fill="FFFFFF"/>
        <w:jc w:val="both"/>
      </w:pPr>
    </w:p>
    <w:p w:rsidR="00693693" w:rsidRPr="00BD197F" w:rsidRDefault="00693693" w:rsidP="009F794C">
      <w:pPr>
        <w:shd w:val="clear" w:color="auto" w:fill="FFFFFF"/>
        <w:jc w:val="center"/>
        <w:rPr>
          <w:b/>
        </w:rPr>
      </w:pPr>
      <w:r>
        <w:br w:type="page"/>
      </w:r>
      <w:r w:rsidRPr="00BD197F">
        <w:rPr>
          <w:b/>
        </w:rPr>
        <w:t>Г</w:t>
      </w:r>
      <w:r>
        <w:rPr>
          <w:b/>
        </w:rPr>
        <w:t>ЛОССАРИЙ</w:t>
      </w:r>
    </w:p>
    <w:p w:rsidR="00693693" w:rsidRPr="00BD197F" w:rsidRDefault="00693693" w:rsidP="00D63662">
      <w:pPr>
        <w:pStyle w:val="BodyText"/>
        <w:spacing w:after="0"/>
        <w:jc w:val="both"/>
        <w:rPr>
          <w:b/>
        </w:rPr>
      </w:pPr>
    </w:p>
    <w:p w:rsidR="00693693" w:rsidRPr="00BD197F" w:rsidRDefault="00693693" w:rsidP="009F794C">
      <w:pPr>
        <w:pStyle w:val="rvps51"/>
        <w:spacing w:before="0" w:after="0"/>
        <w:ind w:left="0" w:right="0" w:firstLine="709"/>
      </w:pPr>
      <w:bookmarkStart w:id="15" w:name="Авария"/>
      <w:bookmarkEnd w:id="15"/>
      <w:r w:rsidRPr="00BD197F">
        <w:rPr>
          <w:rStyle w:val="rvts104"/>
          <w:bCs/>
        </w:rPr>
        <w:t>Акциз</w:t>
      </w:r>
      <w:r w:rsidRPr="00BD197F">
        <w:rPr>
          <w:rStyle w:val="rvts105"/>
          <w:color w:val="auto"/>
        </w:rPr>
        <w:t> </w:t>
      </w:r>
      <w:r w:rsidRPr="00BD197F">
        <w:rPr>
          <w:rStyle w:val="rvts106"/>
          <w:color w:val="auto"/>
        </w:rPr>
        <w:t>- косвенный налог, включенный в цену товара и взимаемый с потребителя и устанавливаемый в процентах или абсолютной сумме на единицу измерения.</w:t>
      </w:r>
    </w:p>
    <w:p w:rsidR="00693693" w:rsidRPr="00BD197F" w:rsidRDefault="00693693" w:rsidP="009F794C">
      <w:pPr>
        <w:pStyle w:val="rvps51"/>
        <w:spacing w:before="0" w:after="0"/>
        <w:ind w:left="0" w:right="0" w:firstLine="709"/>
      </w:pPr>
      <w:r w:rsidRPr="00BD197F">
        <w:rPr>
          <w:rStyle w:val="rvts104"/>
          <w:bCs/>
        </w:rPr>
        <w:t>Базисная цена</w:t>
      </w:r>
      <w:r w:rsidRPr="00BD197F">
        <w:rPr>
          <w:rStyle w:val="rvts105"/>
          <w:color w:val="auto"/>
        </w:rPr>
        <w:t> </w:t>
      </w:r>
      <w:r w:rsidRPr="00BD197F">
        <w:rPr>
          <w:rStyle w:val="rvts106"/>
          <w:color w:val="auto"/>
        </w:rPr>
        <w:t>- цена товара, определенного качества, размера, химического состава, являющаяся исходным пунктом цен. Широко используется во внешнеторговой сфере.</w:t>
      </w:r>
    </w:p>
    <w:p w:rsidR="00693693" w:rsidRPr="00BD197F" w:rsidRDefault="00693693" w:rsidP="009F794C">
      <w:pPr>
        <w:pStyle w:val="rvps51"/>
        <w:spacing w:before="0" w:after="0"/>
        <w:ind w:left="0" w:right="0" w:firstLine="709"/>
      </w:pPr>
      <w:r w:rsidRPr="00BD197F">
        <w:rPr>
          <w:rStyle w:val="rvts104"/>
          <w:bCs/>
        </w:rPr>
        <w:t>Величина спроса</w:t>
      </w:r>
      <w:r w:rsidRPr="00BD197F">
        <w:rPr>
          <w:rStyle w:val="rvts105"/>
          <w:color w:val="auto"/>
        </w:rPr>
        <w:t> </w:t>
      </w:r>
      <w:r w:rsidRPr="00BD197F">
        <w:rPr>
          <w:rStyle w:val="rvts106"/>
          <w:color w:val="auto"/>
        </w:rPr>
        <w:t>- количество конкретной продукции, объем которой может быть приобретен покупателем по установленной или договорной цене.</w:t>
      </w:r>
    </w:p>
    <w:p w:rsidR="00693693" w:rsidRPr="00BD197F" w:rsidRDefault="00693693" w:rsidP="009F794C">
      <w:pPr>
        <w:pStyle w:val="rvps51"/>
        <w:spacing w:before="0" w:after="0"/>
        <w:ind w:left="0" w:right="0" w:firstLine="709"/>
      </w:pPr>
      <w:r w:rsidRPr="00BD197F">
        <w:rPr>
          <w:rStyle w:val="rvts104"/>
          <w:bCs/>
        </w:rPr>
        <w:t>Выручка от реализации продукции</w:t>
      </w:r>
      <w:r w:rsidRPr="00BD197F">
        <w:rPr>
          <w:rStyle w:val="rvts105"/>
          <w:color w:val="auto"/>
        </w:rPr>
        <w:t> </w:t>
      </w:r>
      <w:r w:rsidRPr="00BD197F">
        <w:rPr>
          <w:rStyle w:val="rvts106"/>
          <w:color w:val="auto"/>
        </w:rPr>
        <w:t>- сумма денежных средств, полученных организацией за произведенную продукцию, выполненные работы, оказанные услуги.</w:t>
      </w:r>
    </w:p>
    <w:p w:rsidR="00693693" w:rsidRPr="00BD197F" w:rsidRDefault="00693693" w:rsidP="009F794C">
      <w:pPr>
        <w:pStyle w:val="rvps51"/>
        <w:spacing w:before="0" w:after="0"/>
        <w:ind w:left="0" w:right="0" w:firstLine="709"/>
      </w:pPr>
      <w:r w:rsidRPr="00BD197F">
        <w:rPr>
          <w:rStyle w:val="rvts104"/>
          <w:bCs/>
        </w:rPr>
        <w:t>Государственное воздействие косвенное (экономическое регулирование</w:t>
      </w:r>
      <w:r w:rsidRPr="00BD197F">
        <w:rPr>
          <w:rStyle w:val="rvts106"/>
          <w:color w:val="auto"/>
        </w:rPr>
        <w:t>) - это вмешательство государства в ценообразование, которое обеспечивается применением совокупности способов и средств, способствующих расширению предложения товаров на рынке, увеличению рыночного спроса, управлению доходами населения, регулированию налогов на продукцию.</w:t>
      </w:r>
    </w:p>
    <w:p w:rsidR="00693693" w:rsidRPr="00BD197F" w:rsidRDefault="00693693" w:rsidP="009F794C">
      <w:pPr>
        <w:pStyle w:val="rvps51"/>
        <w:spacing w:before="0" w:after="0"/>
        <w:ind w:left="0" w:right="0" w:firstLine="709"/>
      </w:pPr>
      <w:r w:rsidRPr="00BD197F">
        <w:rPr>
          <w:rStyle w:val="rvts104"/>
          <w:bCs/>
        </w:rPr>
        <w:t>Государственное воздействие прямое (административное регулирование</w:t>
      </w:r>
      <w:r w:rsidRPr="00BD197F">
        <w:rPr>
          <w:rStyle w:val="rvts106"/>
          <w:color w:val="auto"/>
        </w:rPr>
        <w:t>) - участие государства в формировании уровней, структуры и движения цен, установлении определенных правил ценообразования.</w:t>
      </w:r>
    </w:p>
    <w:p w:rsidR="00693693" w:rsidRPr="00BD197F" w:rsidRDefault="00693693" w:rsidP="009F794C">
      <w:pPr>
        <w:pStyle w:val="rvps51"/>
        <w:spacing w:before="0" w:after="0"/>
        <w:ind w:left="0" w:right="0" w:firstLine="709"/>
      </w:pPr>
      <w:r w:rsidRPr="00BD197F">
        <w:rPr>
          <w:rStyle w:val="rvts104"/>
          <w:bCs/>
        </w:rPr>
        <w:t>Государственное регулирование рынка и цен</w:t>
      </w:r>
      <w:r w:rsidRPr="00BD197F">
        <w:rPr>
          <w:rStyle w:val="rvts105"/>
          <w:color w:val="auto"/>
        </w:rPr>
        <w:t> </w:t>
      </w:r>
      <w:r w:rsidRPr="00BD197F">
        <w:rPr>
          <w:rStyle w:val="rvts106"/>
          <w:color w:val="auto"/>
        </w:rPr>
        <w:t>- совокупность мер, принимаемых правительством в процессе участия в системе товарно-денежных отношений: закупка и продажа продукции и услуг.</w:t>
      </w:r>
    </w:p>
    <w:p w:rsidR="00693693" w:rsidRPr="00BD197F" w:rsidRDefault="00693693" w:rsidP="009F794C">
      <w:pPr>
        <w:pStyle w:val="rvps51"/>
        <w:spacing w:before="0" w:after="0"/>
        <w:ind w:left="0" w:right="0" w:firstLine="709"/>
      </w:pPr>
      <w:r w:rsidRPr="00BD197F">
        <w:rPr>
          <w:rStyle w:val="rvts104"/>
          <w:bCs/>
        </w:rPr>
        <w:t>Договорная цена</w:t>
      </w:r>
      <w:r w:rsidRPr="00BD197F">
        <w:rPr>
          <w:rStyle w:val="rvts105"/>
          <w:color w:val="auto"/>
        </w:rPr>
        <w:t> </w:t>
      </w:r>
      <w:r w:rsidRPr="00BD197F">
        <w:rPr>
          <w:rStyle w:val="rvts106"/>
          <w:color w:val="auto"/>
        </w:rPr>
        <w:t>- цена, устанавливаемая по договоренности между производителем (продавцом) и потребителем (покупателем) продукции.</w:t>
      </w:r>
    </w:p>
    <w:p w:rsidR="00693693" w:rsidRPr="00BD197F" w:rsidRDefault="00693693" w:rsidP="009F794C">
      <w:pPr>
        <w:pStyle w:val="rvps51"/>
        <w:spacing w:before="0" w:after="0"/>
        <w:ind w:left="0" w:right="0" w:firstLine="709"/>
      </w:pPr>
      <w:r w:rsidRPr="00BD197F">
        <w:rPr>
          <w:rStyle w:val="rvts104"/>
          <w:bCs/>
        </w:rPr>
        <w:t>Затратное ценообразование</w:t>
      </w:r>
      <w:r w:rsidRPr="00BD197F">
        <w:rPr>
          <w:rStyle w:val="rvts105"/>
          <w:color w:val="auto"/>
        </w:rPr>
        <w:t> </w:t>
      </w:r>
      <w:r w:rsidRPr="00BD197F">
        <w:rPr>
          <w:rStyle w:val="rvts106"/>
          <w:color w:val="auto"/>
        </w:rPr>
        <w:t>- ценообразование, принимающий в качестве отправной точки фактические затраты предприятия на производство и сбыт товаров.</w:t>
      </w:r>
    </w:p>
    <w:p w:rsidR="00693693" w:rsidRPr="00BD197F" w:rsidRDefault="00693693" w:rsidP="009F794C">
      <w:pPr>
        <w:pStyle w:val="rvps51"/>
        <w:spacing w:before="0" w:after="0"/>
        <w:ind w:left="0" w:right="0" w:firstLine="709"/>
      </w:pPr>
      <w:r w:rsidRPr="00BD197F">
        <w:rPr>
          <w:rStyle w:val="rvts104"/>
          <w:bCs/>
        </w:rPr>
        <w:t>Зонтик цен</w:t>
      </w:r>
      <w:r w:rsidRPr="00BD197F">
        <w:rPr>
          <w:rStyle w:val="rvts105"/>
          <w:color w:val="auto"/>
        </w:rPr>
        <w:t> </w:t>
      </w:r>
      <w:r w:rsidRPr="00BD197F">
        <w:rPr>
          <w:rStyle w:val="rvts106"/>
          <w:color w:val="auto"/>
        </w:rPr>
        <w:t>- формирование лидирующими фирмами в определенном сегменте рынка цен с повышенной рентабельностью.</w:t>
      </w:r>
    </w:p>
    <w:p w:rsidR="00693693" w:rsidRPr="00BD197F" w:rsidRDefault="00693693" w:rsidP="009F794C">
      <w:pPr>
        <w:pStyle w:val="rvps51"/>
        <w:spacing w:before="0" w:after="0"/>
        <w:ind w:left="0" w:right="0" w:firstLine="709"/>
      </w:pPr>
      <w:r w:rsidRPr="00BD197F">
        <w:rPr>
          <w:rStyle w:val="rvts104"/>
          <w:bCs/>
        </w:rPr>
        <w:t>Издержки</w:t>
      </w:r>
      <w:r w:rsidRPr="00BD197F">
        <w:rPr>
          <w:rStyle w:val="rvts105"/>
          <w:color w:val="auto"/>
        </w:rPr>
        <w:t> </w:t>
      </w:r>
      <w:r w:rsidRPr="00BD197F">
        <w:rPr>
          <w:rStyle w:val="rvts106"/>
          <w:color w:val="auto"/>
        </w:rPr>
        <w:t>- денежное выражение затрат производственных факторов, необходимых для осуществления организацией своей деятельности.</w:t>
      </w:r>
    </w:p>
    <w:p w:rsidR="00693693" w:rsidRPr="00BD197F" w:rsidRDefault="00693693" w:rsidP="009F794C">
      <w:pPr>
        <w:pStyle w:val="rvps51"/>
        <w:spacing w:before="0" w:after="0"/>
        <w:ind w:left="0" w:right="0" w:firstLine="709"/>
      </w:pPr>
      <w:r w:rsidRPr="00BD197F">
        <w:rPr>
          <w:rStyle w:val="rvts104"/>
          <w:bCs/>
        </w:rPr>
        <w:t>Издержки обращения</w:t>
      </w:r>
      <w:r w:rsidRPr="00BD197F">
        <w:rPr>
          <w:rStyle w:val="rvts105"/>
          <w:color w:val="auto"/>
        </w:rPr>
        <w:t> </w:t>
      </w:r>
      <w:r w:rsidRPr="00BD197F">
        <w:rPr>
          <w:rStyle w:val="rvts106"/>
          <w:color w:val="auto"/>
        </w:rPr>
        <w:t>- денежное выражение затрат торговых организаций, связанных с доведением товаров до потребителя; совокупность затрат на сбыт товаров.</w:t>
      </w:r>
    </w:p>
    <w:p w:rsidR="00693693" w:rsidRPr="00BD197F" w:rsidRDefault="00693693" w:rsidP="009F794C">
      <w:pPr>
        <w:pStyle w:val="rvps51"/>
        <w:spacing w:before="0" w:after="0"/>
        <w:ind w:left="0" w:right="0" w:firstLine="709"/>
      </w:pPr>
      <w:r w:rsidRPr="00BD197F">
        <w:rPr>
          <w:rStyle w:val="rvts104"/>
          <w:bCs/>
        </w:rPr>
        <w:t>Издержки производства</w:t>
      </w:r>
      <w:r w:rsidRPr="00BD197F">
        <w:rPr>
          <w:rStyle w:val="rvts105"/>
          <w:color w:val="auto"/>
        </w:rPr>
        <w:t> </w:t>
      </w:r>
      <w:r w:rsidRPr="00BD197F">
        <w:rPr>
          <w:rStyle w:val="rvts106"/>
          <w:color w:val="auto"/>
        </w:rPr>
        <w:t>- совокупность затрат труда на производство продукта.</w:t>
      </w:r>
    </w:p>
    <w:p w:rsidR="00693693" w:rsidRPr="00BD197F" w:rsidRDefault="00693693" w:rsidP="009F794C">
      <w:pPr>
        <w:pStyle w:val="rvps51"/>
        <w:spacing w:before="0" w:after="0"/>
        <w:ind w:left="0" w:right="0" w:firstLine="709"/>
      </w:pPr>
      <w:r w:rsidRPr="00BD197F">
        <w:rPr>
          <w:rStyle w:val="rvts107"/>
          <w:bCs/>
        </w:rPr>
        <w:t>Излишек покупателя (потребителя</w:t>
      </w:r>
      <w:r w:rsidRPr="00BD197F">
        <w:rPr>
          <w:rStyle w:val="rvts108"/>
        </w:rPr>
        <w:t>) - разность между максимальной суммой денег, которую покупатель согласен заплатить за купленное количество товара и суммой денег, которую он фактически заплатил за товар. Можно также сказать, что излишек покупателя - это выраженные в деньгах потери покупателя от отсутствия данного товара на рынке. Концепция потребительского излишка необходима для определения выгоды, получаемой потребителями от приобретения благ. Графически излишек покупателя представляет фигуру, ограниченную линией спроса, линией цены и осью У. Существует также концепция излишка продавца. Графически он представляет фигуру, ограниченную линией предложения, линией цены и осью У.</w:t>
      </w:r>
    </w:p>
    <w:p w:rsidR="00693693" w:rsidRPr="00BD197F" w:rsidRDefault="00693693" w:rsidP="009F794C">
      <w:pPr>
        <w:pStyle w:val="rvps51"/>
        <w:spacing w:before="0" w:after="0"/>
        <w:ind w:left="0" w:right="0" w:firstLine="709"/>
      </w:pPr>
      <w:r w:rsidRPr="00BD197F">
        <w:rPr>
          <w:rStyle w:val="rvts104"/>
          <w:bCs/>
        </w:rPr>
        <w:t>Калькуляция</w:t>
      </w:r>
      <w:r w:rsidRPr="00BD197F">
        <w:rPr>
          <w:rStyle w:val="rvts105"/>
          <w:color w:val="auto"/>
        </w:rPr>
        <w:t> </w:t>
      </w:r>
      <w:r w:rsidRPr="00BD197F">
        <w:rPr>
          <w:rStyle w:val="rvts106"/>
          <w:color w:val="auto"/>
        </w:rPr>
        <w:t>- метод бухгалтерского учета, определенный порядок расчета себестоимости единицы продукции, работ, услуг по установленным статьям расходов в денежном выражении.</w:t>
      </w:r>
    </w:p>
    <w:p w:rsidR="00693693" w:rsidRPr="00BD197F" w:rsidRDefault="00693693" w:rsidP="009F794C">
      <w:pPr>
        <w:pStyle w:val="rvps51"/>
        <w:spacing w:before="0" w:after="0"/>
        <w:ind w:left="0" w:right="0" w:firstLine="709"/>
      </w:pPr>
      <w:r w:rsidRPr="00BD197F">
        <w:rPr>
          <w:rStyle w:val="rvts104"/>
          <w:bCs/>
        </w:rPr>
        <w:t>Косвенные затраты</w:t>
      </w:r>
      <w:r w:rsidRPr="00BD197F">
        <w:rPr>
          <w:rStyle w:val="rvts105"/>
          <w:color w:val="auto"/>
        </w:rPr>
        <w:t> </w:t>
      </w:r>
      <w:r w:rsidRPr="00BD197F">
        <w:rPr>
          <w:rStyle w:val="rvts106"/>
          <w:color w:val="auto"/>
        </w:rPr>
        <w:t>- расходы, прямо не относящиеся к выпуску определенного вида продукции.</w:t>
      </w:r>
    </w:p>
    <w:p w:rsidR="00693693" w:rsidRPr="00BD197F" w:rsidRDefault="00693693" w:rsidP="009F794C">
      <w:pPr>
        <w:pStyle w:val="rvps51"/>
        <w:spacing w:before="0" w:after="0"/>
        <w:ind w:left="0" w:right="0" w:firstLine="709"/>
      </w:pPr>
      <w:r w:rsidRPr="00BD197F">
        <w:rPr>
          <w:rStyle w:val="rvts106"/>
          <w:color w:val="auto"/>
        </w:rPr>
        <w:t>Косвенный налог - налог на товары и услуги, который устанавливается в виде надбавки к цене или тарифу.</w:t>
      </w:r>
    </w:p>
    <w:p w:rsidR="00693693" w:rsidRPr="00BD197F" w:rsidRDefault="00693693" w:rsidP="009F794C">
      <w:pPr>
        <w:pStyle w:val="rvps51"/>
        <w:spacing w:before="0" w:after="0"/>
        <w:ind w:left="0" w:right="0" w:firstLine="709"/>
      </w:pPr>
      <w:r w:rsidRPr="00BD197F">
        <w:rPr>
          <w:rStyle w:val="rvts104"/>
          <w:bCs/>
        </w:rPr>
        <w:t>Котировка цен</w:t>
      </w:r>
      <w:r w:rsidRPr="00BD197F">
        <w:rPr>
          <w:rStyle w:val="rvts105"/>
          <w:color w:val="auto"/>
        </w:rPr>
        <w:t> </w:t>
      </w:r>
      <w:r w:rsidRPr="00BD197F">
        <w:rPr>
          <w:rStyle w:val="rvts106"/>
          <w:color w:val="auto"/>
        </w:rPr>
        <w:t>- установление рыночных курсов (рыночных цен) иностранных валют, ценных бумаг или цен товаров на биржах. Курс валют, ценных бумаг, товаров зависит от соотношения спроса и предложения и многих других факторов (от размеров дивидендов, конъюнктуры рынка). Котировку осуществляют уполномоченные государственные учреждения, специальные органы на валютных, фондовых и товарных биржах, крупные компании и банки - на неорганизованном рынке.</w:t>
      </w:r>
    </w:p>
    <w:p w:rsidR="00693693" w:rsidRPr="00BD197F" w:rsidRDefault="00693693" w:rsidP="009F794C">
      <w:pPr>
        <w:pStyle w:val="rvps51"/>
        <w:spacing w:before="0" w:after="0"/>
        <w:ind w:left="0" w:right="0" w:firstLine="709"/>
      </w:pPr>
      <w:r w:rsidRPr="00BD197F">
        <w:rPr>
          <w:rStyle w:val="rvts104"/>
          <w:bCs/>
        </w:rPr>
        <w:t>Либерализация</w:t>
      </w:r>
      <w:r w:rsidRPr="00BD197F">
        <w:rPr>
          <w:rStyle w:val="rvts105"/>
          <w:color w:val="auto"/>
        </w:rPr>
        <w:t> </w:t>
      </w:r>
      <w:r w:rsidRPr="00BD197F">
        <w:rPr>
          <w:rStyle w:val="rvts106"/>
          <w:color w:val="auto"/>
        </w:rPr>
        <w:t>- процесс расширения перечня товаров, цены на которые формируются на свободном рынке, т.е. на эти цены не осуществляется прямое государственное воздействие.</w:t>
      </w:r>
    </w:p>
    <w:p w:rsidR="00693693" w:rsidRPr="00BD197F" w:rsidRDefault="00693693" w:rsidP="009F794C">
      <w:pPr>
        <w:pStyle w:val="rvps51"/>
        <w:spacing w:before="0" w:after="0"/>
        <w:ind w:left="0" w:right="0" w:firstLine="709"/>
      </w:pPr>
      <w:r w:rsidRPr="00BD197F">
        <w:rPr>
          <w:rStyle w:val="rvts104"/>
          <w:bCs/>
        </w:rPr>
        <w:t>Маржинальная прибыль удельная</w:t>
      </w:r>
      <w:r w:rsidRPr="00BD197F">
        <w:rPr>
          <w:rStyle w:val="rvts105"/>
          <w:color w:val="auto"/>
        </w:rPr>
        <w:t> </w:t>
      </w:r>
      <w:r w:rsidRPr="00BD197F">
        <w:rPr>
          <w:rStyle w:val="rvts106"/>
          <w:color w:val="auto"/>
        </w:rPr>
        <w:t>- разница между продажной ценой единицы товара и удельными переменными затратами.</w:t>
      </w:r>
    </w:p>
    <w:p w:rsidR="00693693" w:rsidRPr="00BD197F" w:rsidRDefault="00693693" w:rsidP="009F794C">
      <w:pPr>
        <w:pStyle w:val="rvps51"/>
        <w:spacing w:before="0" w:after="0"/>
        <w:ind w:left="0" w:right="0" w:firstLine="709"/>
      </w:pPr>
      <w:r w:rsidRPr="00BD197F">
        <w:rPr>
          <w:rStyle w:val="rvts104"/>
          <w:bCs/>
        </w:rPr>
        <w:t>Маржинальная прибыль совокупная</w:t>
      </w:r>
      <w:r w:rsidRPr="00BD197F">
        <w:rPr>
          <w:rStyle w:val="rvts105"/>
          <w:color w:val="auto"/>
        </w:rPr>
        <w:t> </w:t>
      </w:r>
      <w:r w:rsidRPr="00BD197F">
        <w:rPr>
          <w:rStyle w:val="rvts106"/>
          <w:color w:val="auto"/>
        </w:rPr>
        <w:t>- разница между выручкой от продажи товаров и переменными затратами на их производство; маржинальная прибыль на весь объем продаж.</w:t>
      </w:r>
    </w:p>
    <w:p w:rsidR="00693693" w:rsidRPr="00BD197F" w:rsidRDefault="00693693" w:rsidP="009F794C">
      <w:pPr>
        <w:pStyle w:val="rvps51"/>
        <w:spacing w:before="0" w:after="0"/>
        <w:ind w:left="0" w:right="0" w:firstLine="709"/>
      </w:pPr>
      <w:r w:rsidRPr="00BD197F">
        <w:rPr>
          <w:rStyle w:val="rvts104"/>
          <w:bCs/>
        </w:rPr>
        <w:t>Масштаб цен</w:t>
      </w:r>
      <w:r w:rsidRPr="00BD197F">
        <w:rPr>
          <w:rStyle w:val="rvts105"/>
          <w:color w:val="auto"/>
        </w:rPr>
        <w:t> </w:t>
      </w:r>
      <w:r w:rsidRPr="00BD197F">
        <w:rPr>
          <w:rStyle w:val="rvts106"/>
          <w:color w:val="auto"/>
        </w:rPr>
        <w:t>- 1) количество золота или серебра, принятое в стране за денежную единицу и ее кратные части; 2) средство выражения стоимости в денежных единицах.</w:t>
      </w:r>
    </w:p>
    <w:p w:rsidR="00693693" w:rsidRPr="00BD197F" w:rsidRDefault="00693693" w:rsidP="009F794C">
      <w:pPr>
        <w:pStyle w:val="rvps51"/>
        <w:spacing w:before="0" w:after="0"/>
        <w:ind w:left="0" w:right="0" w:firstLine="709"/>
      </w:pPr>
      <w:r w:rsidRPr="00BD197F">
        <w:rPr>
          <w:rStyle w:val="rvts104"/>
          <w:bCs/>
        </w:rPr>
        <w:t>Методика ценообразования</w:t>
      </w:r>
      <w:r w:rsidRPr="00BD197F">
        <w:rPr>
          <w:rStyle w:val="rvts105"/>
          <w:color w:val="auto"/>
        </w:rPr>
        <w:t> </w:t>
      </w:r>
      <w:r w:rsidRPr="00BD197F">
        <w:rPr>
          <w:rStyle w:val="rvts106"/>
          <w:color w:val="auto"/>
        </w:rPr>
        <w:t>- составной элемент методологии ценообразования; объединяет ряд методов формирования цен; различается для разных уровней управления, для различных видов продукции; имеет свои особенности.</w:t>
      </w:r>
    </w:p>
    <w:p w:rsidR="00693693" w:rsidRPr="00BD197F" w:rsidRDefault="00693693" w:rsidP="009F794C">
      <w:pPr>
        <w:pStyle w:val="rvps51"/>
        <w:spacing w:before="0" w:after="0"/>
        <w:ind w:left="0" w:right="0" w:firstLine="709"/>
      </w:pPr>
      <w:r w:rsidRPr="00BD197F">
        <w:rPr>
          <w:rStyle w:val="rvts104"/>
          <w:bCs/>
        </w:rPr>
        <w:t>Методология ценообразования</w:t>
      </w:r>
      <w:r w:rsidRPr="00BD197F">
        <w:rPr>
          <w:rStyle w:val="rvts105"/>
          <w:color w:val="auto"/>
        </w:rPr>
        <w:t> </w:t>
      </w:r>
      <w:r w:rsidRPr="00BD197F">
        <w:rPr>
          <w:rStyle w:val="rvts106"/>
          <w:color w:val="auto"/>
        </w:rPr>
        <w:t>- это совокупность общих правил, принципов и методов: разработки концепции ценообразования, определения и обоснования цен, формирования системы цен и управления ценообразованием.</w:t>
      </w:r>
    </w:p>
    <w:p w:rsidR="00693693" w:rsidRPr="00BD197F" w:rsidRDefault="00693693" w:rsidP="009F794C">
      <w:pPr>
        <w:pStyle w:val="rvps51"/>
        <w:spacing w:before="0" w:after="0"/>
        <w:ind w:left="0" w:right="0" w:firstLine="709"/>
      </w:pPr>
      <w:r w:rsidRPr="00BD197F">
        <w:rPr>
          <w:rStyle w:val="rvts104"/>
          <w:bCs/>
        </w:rPr>
        <w:t>Надбавка к цене</w:t>
      </w:r>
      <w:r w:rsidRPr="00BD197F">
        <w:rPr>
          <w:rStyle w:val="rvts105"/>
          <w:color w:val="auto"/>
        </w:rPr>
        <w:t> </w:t>
      </w:r>
      <w:r w:rsidRPr="00BD197F">
        <w:rPr>
          <w:rStyle w:val="rvts106"/>
          <w:color w:val="auto"/>
        </w:rPr>
        <w:t>- доплата к оптовой или розничной цене сверх предусмотренной прейскурантом основной цены; устанавливается в зависимости от особых требований покупателя, в частности при выполнении специального, индивидуального заказа, за повышенное качество товара, за степень заводской готовности, отделку изделий, за предоставление дополнительных услуг, поощрительные надбавки.</w:t>
      </w:r>
    </w:p>
    <w:p w:rsidR="00693693" w:rsidRPr="00BD197F" w:rsidRDefault="00693693" w:rsidP="009F794C">
      <w:pPr>
        <w:pStyle w:val="rvps51"/>
        <w:spacing w:before="0" w:after="0"/>
        <w:ind w:left="0" w:right="0" w:firstLine="709"/>
      </w:pPr>
      <w:r w:rsidRPr="00BD197F">
        <w:rPr>
          <w:rStyle w:val="rvts104"/>
          <w:bCs/>
        </w:rPr>
        <w:t>Накладные расходы</w:t>
      </w:r>
      <w:r w:rsidRPr="00BD197F">
        <w:rPr>
          <w:rStyle w:val="rvts105"/>
          <w:color w:val="auto"/>
        </w:rPr>
        <w:t> </w:t>
      </w:r>
      <w:r w:rsidRPr="00BD197F">
        <w:rPr>
          <w:rStyle w:val="rvts106"/>
          <w:color w:val="auto"/>
        </w:rPr>
        <w:t>- расходы на хозяйственное обслуживание производства и управления организацией, являющиеся дополнительными к основным затратам и наряду с ними включаемые в издержки производства.</w:t>
      </w:r>
    </w:p>
    <w:p w:rsidR="00693693" w:rsidRPr="00BD197F" w:rsidRDefault="00693693" w:rsidP="009F794C">
      <w:pPr>
        <w:pStyle w:val="rvps51"/>
        <w:spacing w:before="0" w:after="0"/>
        <w:ind w:left="0" w:right="0" w:firstLine="709"/>
      </w:pPr>
      <w:r w:rsidRPr="00BD197F">
        <w:rPr>
          <w:rStyle w:val="rvts104"/>
          <w:bCs/>
        </w:rPr>
        <w:t>Налог</w:t>
      </w:r>
      <w:r w:rsidRPr="00BD197F">
        <w:rPr>
          <w:rStyle w:val="rvts105"/>
          <w:color w:val="auto"/>
        </w:rPr>
        <w:t> </w:t>
      </w:r>
      <w:r w:rsidRPr="00BD197F">
        <w:rPr>
          <w:rStyle w:val="rvts106"/>
          <w:color w:val="auto"/>
        </w:rPr>
        <w:t>- обязательный платеж, поступающий в бюджет от физических и юридических лиц; это принудительный сбор, платеж, взимаемый государством с имущества и доходов хозяйствующих субъектов, физических лиц для покрытия государственных расходов, решения задач социально-экономической политики.</w:t>
      </w:r>
    </w:p>
    <w:p w:rsidR="00693693" w:rsidRPr="00BD197F" w:rsidRDefault="00693693" w:rsidP="009F794C">
      <w:pPr>
        <w:pStyle w:val="rvps51"/>
        <w:spacing w:before="0" w:after="0"/>
        <w:ind w:left="0" w:right="0" w:firstLine="709"/>
      </w:pPr>
      <w:r w:rsidRPr="00BD197F">
        <w:rPr>
          <w:rStyle w:val="rvts104"/>
          <w:bCs/>
        </w:rPr>
        <w:t>Налог на добавленную стоимость</w:t>
      </w:r>
      <w:r w:rsidRPr="00BD197F">
        <w:rPr>
          <w:rStyle w:val="rvts105"/>
          <w:color w:val="auto"/>
        </w:rPr>
        <w:t> </w:t>
      </w:r>
      <w:r w:rsidRPr="00BD197F">
        <w:rPr>
          <w:rStyle w:val="rvts106"/>
          <w:color w:val="auto"/>
        </w:rPr>
        <w:t>- форма изъятия в бюджет части вновь созданной стоимости, реализуемой в цене товара, услуги, работы.</w:t>
      </w:r>
    </w:p>
    <w:p w:rsidR="00693693" w:rsidRPr="00BD197F" w:rsidRDefault="00693693" w:rsidP="009F794C">
      <w:pPr>
        <w:pStyle w:val="rvps51"/>
        <w:spacing w:before="0" w:after="0"/>
        <w:ind w:left="0" w:right="0" w:firstLine="709"/>
      </w:pPr>
      <w:r w:rsidRPr="00BD197F">
        <w:rPr>
          <w:rStyle w:val="rvts104"/>
          <w:bCs/>
        </w:rPr>
        <w:t>Нейтральная стратегия ценообразования</w:t>
      </w:r>
      <w:r w:rsidRPr="00BD197F">
        <w:rPr>
          <w:rStyle w:val="rvts105"/>
          <w:color w:val="auto"/>
        </w:rPr>
        <w:t> </w:t>
      </w:r>
      <w:r w:rsidRPr="00BD197F">
        <w:rPr>
          <w:rStyle w:val="rvts106"/>
          <w:color w:val="auto"/>
        </w:rPr>
        <w:t>- установление цен, исходя из того соотношения «цена - ценность», которая соответствует большинству других продаваемых на рынке аналогичных товаров.</w:t>
      </w:r>
    </w:p>
    <w:p w:rsidR="00693693" w:rsidRPr="00BD197F" w:rsidRDefault="00693693" w:rsidP="009F794C">
      <w:pPr>
        <w:pStyle w:val="rvps51"/>
        <w:spacing w:before="0" w:after="0"/>
        <w:ind w:left="0" w:right="0" w:firstLine="709"/>
      </w:pPr>
      <w:r w:rsidRPr="00BD197F">
        <w:rPr>
          <w:rStyle w:val="rvts104"/>
          <w:bCs/>
        </w:rPr>
        <w:t>Ножницы цен</w:t>
      </w:r>
      <w:r w:rsidRPr="00BD197F">
        <w:rPr>
          <w:rStyle w:val="rvts105"/>
          <w:color w:val="auto"/>
        </w:rPr>
        <w:t> </w:t>
      </w:r>
      <w:r w:rsidRPr="00BD197F">
        <w:rPr>
          <w:rStyle w:val="rvts106"/>
          <w:color w:val="auto"/>
        </w:rPr>
        <w:t>- разрыв в ценах на различные группы товаров на международных рынках и в рамках отдельных государств. Термин «ножницы цен» чаще всего используется в анализе динамики при обмене продукцией: а) между промышленностью и сельским хозяйством; б) между развитыми и развивающимися странами. В начале 90-х гг. в России имели место «ножницы цен» на сельскохозяйственные машины и продукцию аграрной сферы, невыгодные для сельского хозяйства. Кроме того, резко обострилась проблема «ножниц цен» между промышленностью и сельским хозяйством в России в последние годы.</w:t>
      </w:r>
    </w:p>
    <w:p w:rsidR="00693693" w:rsidRPr="00BD197F" w:rsidRDefault="00693693" w:rsidP="009F794C">
      <w:pPr>
        <w:pStyle w:val="rvps51"/>
        <w:spacing w:before="0" w:after="0"/>
        <w:ind w:left="0" w:right="0" w:firstLine="709"/>
      </w:pPr>
      <w:r w:rsidRPr="00BD197F">
        <w:rPr>
          <w:rStyle w:val="rvts104"/>
          <w:bCs/>
        </w:rPr>
        <w:t>Отсроченная скидка</w:t>
      </w:r>
      <w:r w:rsidRPr="00BD197F">
        <w:rPr>
          <w:rStyle w:val="rvts105"/>
          <w:color w:val="auto"/>
        </w:rPr>
        <w:t> </w:t>
      </w:r>
      <w:r w:rsidRPr="00BD197F">
        <w:rPr>
          <w:rStyle w:val="rvts106"/>
          <w:color w:val="auto"/>
        </w:rPr>
        <w:t>- скидка, предоставляемая поставщиком товаров или услуг своим клиентам при условии, что они и в будущем станут покупать услуги и товары у этого поставщика. Скидка предоставляется периодически, по мере того как поставщик убеждается в постоянстве своих клиентов.</w:t>
      </w:r>
    </w:p>
    <w:p w:rsidR="00693693" w:rsidRPr="00BD197F" w:rsidRDefault="00693693" w:rsidP="009F794C">
      <w:pPr>
        <w:pStyle w:val="rvps51"/>
        <w:spacing w:before="0" w:after="0"/>
        <w:ind w:left="0" w:right="0" w:firstLine="709"/>
      </w:pPr>
      <w:r w:rsidRPr="00BD197F">
        <w:rPr>
          <w:rStyle w:val="rvts104"/>
          <w:bCs/>
        </w:rPr>
        <w:t>Параметрическое ценообразование</w:t>
      </w:r>
      <w:r w:rsidRPr="00BD197F">
        <w:rPr>
          <w:rStyle w:val="rvts105"/>
          <w:color w:val="auto"/>
        </w:rPr>
        <w:t> </w:t>
      </w:r>
      <w:r w:rsidRPr="00BD197F">
        <w:rPr>
          <w:rStyle w:val="rvts106"/>
          <w:color w:val="auto"/>
        </w:rPr>
        <w:t>- установление цен на параметрический ряд товаров в соответствии с формализованной моделью зависимости цены от значений потребительских параметров этих изделий.</w:t>
      </w:r>
    </w:p>
    <w:p w:rsidR="00693693" w:rsidRPr="00BD197F" w:rsidRDefault="00693693" w:rsidP="009F794C">
      <w:pPr>
        <w:pStyle w:val="rvps51"/>
        <w:spacing w:before="0" w:after="0"/>
        <w:ind w:left="0" w:right="0" w:firstLine="709"/>
      </w:pPr>
      <w:r w:rsidRPr="00BD197F">
        <w:rPr>
          <w:rStyle w:val="rvts104"/>
          <w:bCs/>
        </w:rPr>
        <w:t>Паритетные цены</w:t>
      </w:r>
      <w:r w:rsidRPr="00BD197F">
        <w:rPr>
          <w:rStyle w:val="rvts105"/>
          <w:color w:val="auto"/>
        </w:rPr>
        <w:t> </w:t>
      </w:r>
      <w:r w:rsidRPr="00BD197F">
        <w:rPr>
          <w:rStyle w:val="rvts106"/>
          <w:color w:val="auto"/>
        </w:rPr>
        <w:t>- цены, используемые государственными органами США для регулирования соотношений между сельскохозяйственной продукцией и иными товарами (услугами).</w:t>
      </w:r>
    </w:p>
    <w:p w:rsidR="00693693" w:rsidRPr="00BD197F" w:rsidRDefault="00693693" w:rsidP="009F794C">
      <w:pPr>
        <w:pStyle w:val="rvps51"/>
        <w:spacing w:before="0" w:after="0"/>
        <w:ind w:left="0" w:right="0" w:firstLine="709"/>
      </w:pPr>
      <w:r w:rsidRPr="00BD197F">
        <w:rPr>
          <w:rStyle w:val="rvts104"/>
          <w:bCs/>
        </w:rPr>
        <w:t>Политика фиксированных цен</w:t>
      </w:r>
      <w:r w:rsidRPr="00BD197F">
        <w:rPr>
          <w:rStyle w:val="rvts105"/>
          <w:color w:val="auto"/>
        </w:rPr>
        <w:t> </w:t>
      </w:r>
      <w:r w:rsidRPr="00BD197F">
        <w:rPr>
          <w:rStyle w:val="rvts106"/>
          <w:color w:val="auto"/>
        </w:rPr>
        <w:t>- продажа товаров согласно утвержденному руководством фирмы сборнику цен (прейскуранту).</w:t>
      </w:r>
    </w:p>
    <w:p w:rsidR="00693693" w:rsidRPr="00BD197F" w:rsidRDefault="00693693" w:rsidP="009F794C">
      <w:pPr>
        <w:pStyle w:val="rvps51"/>
        <w:spacing w:before="0" w:after="0"/>
        <w:ind w:left="0" w:right="0" w:firstLine="709"/>
      </w:pPr>
      <w:r w:rsidRPr="00BD197F">
        <w:rPr>
          <w:rStyle w:val="rvts104"/>
          <w:bCs/>
        </w:rPr>
        <w:t>Политика цен</w:t>
      </w:r>
      <w:r w:rsidRPr="00BD197F">
        <w:rPr>
          <w:rStyle w:val="rvts109"/>
          <w:bCs/>
        </w:rPr>
        <w:t> </w:t>
      </w:r>
      <w:r w:rsidRPr="00BD197F">
        <w:rPr>
          <w:rStyle w:val="rvts106"/>
          <w:color w:val="auto"/>
        </w:rPr>
        <w:t>- система стандартных правил определения цен для типовых сделок продажи товаров фирмы.</w:t>
      </w:r>
    </w:p>
    <w:p w:rsidR="00693693" w:rsidRPr="00BD197F" w:rsidRDefault="00693693" w:rsidP="009F794C">
      <w:pPr>
        <w:pStyle w:val="rvps51"/>
        <w:spacing w:before="0" w:after="0"/>
        <w:ind w:left="0" w:right="0" w:firstLine="709"/>
      </w:pPr>
      <w:r w:rsidRPr="00BD197F">
        <w:rPr>
          <w:rStyle w:val="rvts104"/>
          <w:bCs/>
        </w:rPr>
        <w:t>«Потолок» цены</w:t>
      </w:r>
      <w:r w:rsidRPr="00BD197F">
        <w:rPr>
          <w:rStyle w:val="rvts105"/>
          <w:color w:val="auto"/>
        </w:rPr>
        <w:t> </w:t>
      </w:r>
      <w:r w:rsidRPr="00BD197F">
        <w:rPr>
          <w:rStyle w:val="rvts106"/>
          <w:color w:val="auto"/>
        </w:rPr>
        <w:t>- это максимальная цена, которая назначается регулирующим органом.</w:t>
      </w:r>
    </w:p>
    <w:p w:rsidR="00693693" w:rsidRPr="00BD197F" w:rsidRDefault="00693693" w:rsidP="009F794C">
      <w:pPr>
        <w:pStyle w:val="rvps51"/>
        <w:spacing w:before="0" w:after="0"/>
        <w:ind w:left="0" w:right="0" w:firstLine="709"/>
      </w:pPr>
      <w:r w:rsidRPr="00BD197F">
        <w:rPr>
          <w:rStyle w:val="rvts104"/>
          <w:bCs/>
        </w:rPr>
        <w:t>Прибыль</w:t>
      </w:r>
      <w:r w:rsidRPr="00BD197F">
        <w:rPr>
          <w:rStyle w:val="rvts105"/>
          <w:color w:val="auto"/>
        </w:rPr>
        <w:t> </w:t>
      </w:r>
      <w:r w:rsidRPr="00BD197F">
        <w:rPr>
          <w:rStyle w:val="rvts106"/>
          <w:color w:val="auto"/>
        </w:rPr>
        <w:t>- экономические отношения, связанные с формированием средств, направленных на расширенное воспроизводство; обобщающий показатель финансовых результатов хозяйственной деятельности, определяется как разница между выручкой от реализации в действующих ценах без НДС и акцизов и затратами на производство и реализацию продукции.</w:t>
      </w:r>
    </w:p>
    <w:p w:rsidR="00693693" w:rsidRPr="00BD197F" w:rsidRDefault="00693693" w:rsidP="009F794C">
      <w:pPr>
        <w:pStyle w:val="rvps51"/>
        <w:spacing w:before="0" w:after="0"/>
        <w:ind w:left="0" w:right="0" w:firstLine="709"/>
      </w:pPr>
      <w:r w:rsidRPr="00BD197F">
        <w:rPr>
          <w:rStyle w:val="rvts106"/>
          <w:color w:val="auto"/>
        </w:rPr>
        <w:t>Прямой налог - налог, взимаемый государством непосредственно с доходов или имущества налогоплательщика.</w:t>
      </w:r>
    </w:p>
    <w:p w:rsidR="00693693" w:rsidRPr="00BD197F" w:rsidRDefault="00693693" w:rsidP="009F794C">
      <w:pPr>
        <w:pStyle w:val="rvps51"/>
        <w:spacing w:before="0" w:after="0"/>
        <w:ind w:left="0" w:right="0" w:firstLine="709"/>
      </w:pPr>
      <w:r w:rsidRPr="00BD197F">
        <w:rPr>
          <w:rStyle w:val="rvts104"/>
          <w:bCs/>
        </w:rPr>
        <w:t>Себестоимость</w:t>
      </w:r>
      <w:r w:rsidRPr="00BD197F">
        <w:rPr>
          <w:rStyle w:val="rvts105"/>
          <w:color w:val="auto"/>
        </w:rPr>
        <w:t> </w:t>
      </w:r>
      <w:r w:rsidRPr="00BD197F">
        <w:rPr>
          <w:rStyle w:val="rvts106"/>
          <w:color w:val="auto"/>
        </w:rPr>
        <w:t>- экономические отношения по поводу формирования средств, используемых на простое воспроизводство; текущие затраты организации на производство и реализацию продукции, выраженные в денежной форме.</w:t>
      </w:r>
    </w:p>
    <w:p w:rsidR="00693693" w:rsidRPr="00BD197F" w:rsidRDefault="00693693" w:rsidP="009F794C">
      <w:pPr>
        <w:pStyle w:val="rvps51"/>
        <w:spacing w:before="0" w:after="0"/>
        <w:ind w:left="0" w:right="0" w:firstLine="709"/>
      </w:pPr>
      <w:r w:rsidRPr="00BD197F">
        <w:rPr>
          <w:rStyle w:val="rvts104"/>
          <w:bCs/>
        </w:rPr>
        <w:t>Система цен</w:t>
      </w:r>
      <w:r w:rsidRPr="00BD197F">
        <w:rPr>
          <w:rStyle w:val="rvts105"/>
          <w:color w:val="auto"/>
        </w:rPr>
        <w:t> </w:t>
      </w:r>
      <w:r w:rsidRPr="00BD197F">
        <w:rPr>
          <w:rStyle w:val="rvts106"/>
          <w:color w:val="auto"/>
        </w:rPr>
        <w:t>- совокупность действующих в экономике цен, на динамику которой оказывают влияние многие рыночные факторы.</w:t>
      </w:r>
    </w:p>
    <w:p w:rsidR="00693693" w:rsidRPr="00BD197F" w:rsidRDefault="00693693" w:rsidP="009F794C">
      <w:pPr>
        <w:pStyle w:val="rvps51"/>
        <w:spacing w:before="0" w:after="0"/>
        <w:ind w:left="0" w:right="0" w:firstLine="709"/>
      </w:pPr>
      <w:r w:rsidRPr="00BD197F">
        <w:rPr>
          <w:rStyle w:val="rvts104"/>
          <w:bCs/>
        </w:rPr>
        <w:t>Скидка ценовая</w:t>
      </w:r>
      <w:r w:rsidRPr="00BD197F">
        <w:rPr>
          <w:rStyle w:val="rvts105"/>
          <w:color w:val="auto"/>
        </w:rPr>
        <w:t> </w:t>
      </w:r>
      <w:r w:rsidRPr="00BD197F">
        <w:rPr>
          <w:rStyle w:val="rvts106"/>
          <w:color w:val="auto"/>
        </w:rPr>
        <w:t>- метод стимулирования торговли, суть которого состоит в предоставлении производителем возможности оптовым и розничным торговцам, другим клиентам купить товары по более низким ценам, чем прейскурантные. Примеры скидок: скидка за платеж наличными, скидка за количество закупаемого товара, сезонная скидка, бонусная скидка, дилерская скидка.</w:t>
      </w:r>
    </w:p>
    <w:p w:rsidR="00693693" w:rsidRPr="00BD197F" w:rsidRDefault="00693693" w:rsidP="009F794C">
      <w:pPr>
        <w:pStyle w:val="rvps51"/>
        <w:spacing w:before="0" w:after="0"/>
        <w:ind w:left="0" w:right="0" w:firstLine="709"/>
      </w:pPr>
      <w:r w:rsidRPr="00BD197F">
        <w:rPr>
          <w:rStyle w:val="rvts104"/>
          <w:bCs/>
        </w:rPr>
        <w:t>Стратегия минимально достаточной прибыли</w:t>
      </w:r>
      <w:r w:rsidRPr="00BD197F">
        <w:rPr>
          <w:rStyle w:val="rvts105"/>
          <w:color w:val="auto"/>
        </w:rPr>
        <w:t> </w:t>
      </w:r>
      <w:r w:rsidRPr="00BD197F">
        <w:rPr>
          <w:rStyle w:val="rvts106"/>
          <w:color w:val="auto"/>
        </w:rPr>
        <w:t>- ценовая стратегия, при которой цена устанавливается на уровне, обеспечивающем минимально достаточную, но не привлекательную доходность на капитал.</w:t>
      </w:r>
    </w:p>
    <w:p w:rsidR="00693693" w:rsidRPr="00BD197F" w:rsidRDefault="00693693" w:rsidP="009F794C">
      <w:pPr>
        <w:pStyle w:val="rvps51"/>
        <w:spacing w:before="0" w:after="0"/>
        <w:ind w:left="0" w:right="0" w:firstLine="709"/>
      </w:pPr>
      <w:r w:rsidRPr="00BD197F">
        <w:rPr>
          <w:rStyle w:val="rvts104"/>
          <w:bCs/>
        </w:rPr>
        <w:t>Стратегия последовательного «снятия сливок»</w:t>
      </w:r>
      <w:r w:rsidRPr="00BD197F">
        <w:rPr>
          <w:rStyle w:val="rvts105"/>
          <w:color w:val="auto"/>
        </w:rPr>
        <w:t> </w:t>
      </w:r>
      <w:r w:rsidRPr="00BD197F">
        <w:rPr>
          <w:rStyle w:val="rvts106"/>
          <w:color w:val="auto"/>
        </w:rPr>
        <w:t>- ценовая стратегия, при которой сначала цена устанавливается на высоком уровне, но затем последовательно снижается по мере роста объема выпуска товара или появления новых, более совершенных его моделей.</w:t>
      </w:r>
    </w:p>
    <w:p w:rsidR="00693693" w:rsidRPr="00BD197F" w:rsidRDefault="00693693" w:rsidP="009F794C">
      <w:pPr>
        <w:pStyle w:val="rvps51"/>
        <w:spacing w:before="0" w:after="0"/>
        <w:ind w:left="0" w:right="0" w:firstLine="709"/>
      </w:pPr>
      <w:r w:rsidRPr="00BD197F">
        <w:rPr>
          <w:rStyle w:val="rvts104"/>
          <w:bCs/>
        </w:rPr>
        <w:t>Стратегия премиального ценообразования («снятие сливок»)</w:t>
      </w:r>
      <w:r w:rsidRPr="00BD197F">
        <w:rPr>
          <w:rStyle w:val="rvts105"/>
          <w:color w:val="auto"/>
        </w:rPr>
        <w:t> </w:t>
      </w:r>
      <w:r w:rsidRPr="00BD197F">
        <w:rPr>
          <w:rStyle w:val="rvts106"/>
          <w:color w:val="auto"/>
        </w:rPr>
        <w:t>-установление цен на уровне более высоком, чем, по мнению большинства покупателей должен стоить товар с данной экономической ценностью, получение выгоды от высокой прибыльности продаж в узком сегменте рынка.</w:t>
      </w:r>
    </w:p>
    <w:p w:rsidR="00693693" w:rsidRPr="00BD197F" w:rsidRDefault="00693693" w:rsidP="009F794C">
      <w:pPr>
        <w:pStyle w:val="rvps51"/>
        <w:spacing w:before="0" w:after="0"/>
        <w:ind w:left="0" w:right="0" w:firstLine="709"/>
      </w:pPr>
      <w:r w:rsidRPr="00BD197F">
        <w:rPr>
          <w:rStyle w:val="rvts104"/>
          <w:bCs/>
        </w:rPr>
        <w:t>Стратегия проникновения на рынок</w:t>
      </w:r>
      <w:r w:rsidRPr="00BD197F">
        <w:rPr>
          <w:rStyle w:val="rvts105"/>
          <w:color w:val="auto"/>
        </w:rPr>
        <w:t> </w:t>
      </w:r>
      <w:r w:rsidRPr="00BD197F">
        <w:rPr>
          <w:rStyle w:val="rvts106"/>
          <w:color w:val="auto"/>
        </w:rPr>
        <w:t>- ценовая стратегия, при которой цена устанавливается на относительно низком уровне для привлечения покупателей и захвата значительной доли рынка. Эффективна на конкурентных рынках и для привлечения покупателей при продажах нового незнакомого товара.</w:t>
      </w:r>
    </w:p>
    <w:p w:rsidR="00693693" w:rsidRPr="00BD197F" w:rsidRDefault="00693693" w:rsidP="009F794C">
      <w:pPr>
        <w:pStyle w:val="rvps51"/>
        <w:spacing w:before="0" w:after="0"/>
        <w:ind w:left="0" w:right="0" w:firstLine="709"/>
      </w:pPr>
      <w:r w:rsidRPr="00BD197F">
        <w:rPr>
          <w:rStyle w:val="rvts104"/>
          <w:bCs/>
        </w:rPr>
        <w:t>Стратегия скорейшего возврата средств</w:t>
      </w:r>
      <w:r w:rsidRPr="00BD197F">
        <w:rPr>
          <w:rStyle w:val="rvts105"/>
          <w:color w:val="auto"/>
        </w:rPr>
        <w:t> </w:t>
      </w:r>
      <w:r w:rsidRPr="00BD197F">
        <w:rPr>
          <w:rStyle w:val="rvts106"/>
          <w:color w:val="auto"/>
        </w:rPr>
        <w:t>- установление цен таким образом, чтобы прорваться в сектор рынка, где продажа товара приносит наиболее высокий уровень прибыльности, позволяющий в кратчайшие сроки вернуть средства, воженные в производство.</w:t>
      </w:r>
    </w:p>
    <w:p w:rsidR="00693693" w:rsidRPr="00BD197F" w:rsidRDefault="00693693" w:rsidP="009F794C">
      <w:pPr>
        <w:pStyle w:val="rvps51"/>
        <w:spacing w:before="0" w:after="0"/>
        <w:ind w:left="0" w:right="0" w:firstLine="709"/>
      </w:pPr>
      <w:r w:rsidRPr="00BD197F">
        <w:rPr>
          <w:rStyle w:val="rvts104"/>
          <w:bCs/>
        </w:rPr>
        <w:t>Стратегия ступенчатых премий</w:t>
      </w:r>
      <w:r w:rsidRPr="00BD197F">
        <w:rPr>
          <w:rStyle w:val="rvts105"/>
          <w:color w:val="auto"/>
        </w:rPr>
        <w:t> </w:t>
      </w:r>
      <w:r w:rsidRPr="00BD197F">
        <w:rPr>
          <w:rStyle w:val="rvts106"/>
          <w:color w:val="auto"/>
        </w:rPr>
        <w:t>- установление цен с дискретно снижающейся величиной премиальной надбавки к цене, что позволяет обеспечивать продажи в сегментах рынка с возрастающей чувствительностью к уровню цены.</w:t>
      </w:r>
    </w:p>
    <w:p w:rsidR="00693693" w:rsidRPr="00BD197F" w:rsidRDefault="00693693" w:rsidP="009F794C">
      <w:pPr>
        <w:pStyle w:val="rvps51"/>
        <w:spacing w:before="0" w:after="0"/>
        <w:ind w:left="0" w:right="0" w:firstLine="709"/>
      </w:pPr>
      <w:r w:rsidRPr="00BD197F">
        <w:rPr>
          <w:rStyle w:val="rvts104"/>
          <w:bCs/>
        </w:rPr>
        <w:t>Стратегия установления цены на основе ценности товара</w:t>
      </w:r>
      <w:r w:rsidRPr="00BD197F">
        <w:rPr>
          <w:rStyle w:val="rvts105"/>
          <w:color w:val="auto"/>
        </w:rPr>
        <w:t> </w:t>
      </w:r>
      <w:r w:rsidRPr="00BD197F">
        <w:rPr>
          <w:rStyle w:val="rvts106"/>
          <w:color w:val="auto"/>
        </w:rPr>
        <w:t>- ценовая стратегия, при которой цена устанавливается в зависимости от ценности товара (услуги) с позиций потребителя.</w:t>
      </w:r>
    </w:p>
    <w:p w:rsidR="00693693" w:rsidRPr="00BD197F" w:rsidRDefault="00693693" w:rsidP="009F794C">
      <w:pPr>
        <w:pStyle w:val="rvps51"/>
        <w:spacing w:before="0" w:after="0"/>
        <w:ind w:left="0" w:right="0" w:firstLine="709"/>
      </w:pPr>
      <w:r w:rsidRPr="00BD197F">
        <w:rPr>
          <w:rStyle w:val="rvts104"/>
          <w:bCs/>
        </w:rPr>
        <w:t>Стратегия целевых цен</w:t>
      </w:r>
      <w:r w:rsidRPr="00BD197F">
        <w:rPr>
          <w:rStyle w:val="rvts105"/>
          <w:color w:val="auto"/>
        </w:rPr>
        <w:t> </w:t>
      </w:r>
      <w:r w:rsidRPr="00BD197F">
        <w:rPr>
          <w:rStyle w:val="rvts106"/>
          <w:color w:val="auto"/>
        </w:rPr>
        <w:t>- независимо от изменения цены и объемов продаж, масса прибыли постоянна, т.е. прибыль является целевой величиной. Применяется крупными фирмами.</w:t>
      </w:r>
    </w:p>
    <w:p w:rsidR="00693693" w:rsidRPr="00BD197F" w:rsidRDefault="00693693" w:rsidP="009F794C">
      <w:pPr>
        <w:pStyle w:val="rvps51"/>
        <w:spacing w:before="0" w:after="0"/>
        <w:ind w:left="0" w:right="0" w:firstLine="709"/>
      </w:pPr>
      <w:r w:rsidRPr="00BD197F">
        <w:rPr>
          <w:rStyle w:val="rvts104"/>
          <w:bCs/>
        </w:rPr>
        <w:t>Стратегия ценового прорыва</w:t>
      </w:r>
      <w:r w:rsidRPr="00BD197F">
        <w:rPr>
          <w:rStyle w:val="rvts105"/>
          <w:color w:val="auto"/>
        </w:rPr>
        <w:t> </w:t>
      </w:r>
      <w:r w:rsidRPr="00BD197F">
        <w:rPr>
          <w:rStyle w:val="rvts106"/>
          <w:color w:val="auto"/>
        </w:rPr>
        <w:t>- установление цен на уровне более низком, чем по мнению большинства покупателей, заслуживает товар с данной экономической ценностью, получение большой массы прибыли за счет увеличения объема продаж и захваченной доли рынка.</w:t>
      </w:r>
    </w:p>
    <w:p w:rsidR="00693693" w:rsidRPr="00BD197F" w:rsidRDefault="00693693" w:rsidP="009F794C">
      <w:pPr>
        <w:pStyle w:val="rvps51"/>
        <w:spacing w:before="0" w:after="0"/>
        <w:ind w:left="0" w:right="0" w:firstLine="709"/>
      </w:pPr>
      <w:r w:rsidRPr="00BD197F">
        <w:rPr>
          <w:rStyle w:val="rvts104"/>
          <w:bCs/>
        </w:rPr>
        <w:t>Структура цены</w:t>
      </w:r>
      <w:r w:rsidRPr="00BD197F">
        <w:rPr>
          <w:rStyle w:val="rvts105"/>
          <w:color w:val="auto"/>
        </w:rPr>
        <w:t> </w:t>
      </w:r>
      <w:r w:rsidRPr="00BD197F">
        <w:rPr>
          <w:rStyle w:val="rvts106"/>
          <w:color w:val="auto"/>
        </w:rPr>
        <w:t>- удельный вес отдельных элементов в составе цены, выраженный в процентах или долях единицы.</w:t>
      </w:r>
    </w:p>
    <w:p w:rsidR="00693693" w:rsidRPr="00BD197F" w:rsidRDefault="00693693" w:rsidP="009F794C">
      <w:pPr>
        <w:pStyle w:val="rvps51"/>
        <w:spacing w:before="0" w:after="0"/>
        <w:ind w:left="0" w:right="0" w:firstLine="709"/>
      </w:pPr>
      <w:r w:rsidRPr="00BD197F">
        <w:rPr>
          <w:rStyle w:val="rvts104"/>
          <w:bCs/>
        </w:rPr>
        <w:t>Тарифы</w:t>
      </w:r>
      <w:r w:rsidRPr="00BD197F">
        <w:rPr>
          <w:rStyle w:val="rvts105"/>
          <w:color w:val="auto"/>
        </w:rPr>
        <w:t> </w:t>
      </w:r>
      <w:r w:rsidRPr="00BD197F">
        <w:rPr>
          <w:rStyle w:val="rvts106"/>
          <w:color w:val="auto"/>
        </w:rPr>
        <w:t>- цена за услуги (любые нематериальные виды деятельности); система ставок, по которым взимается плата за услуги. Распространены тарифы: транспортные, связи, коммунальные, таможенные.</w:t>
      </w:r>
    </w:p>
    <w:p w:rsidR="00693693" w:rsidRPr="00BD197F" w:rsidRDefault="00693693" w:rsidP="009F794C">
      <w:pPr>
        <w:pStyle w:val="rvps51"/>
        <w:spacing w:before="0" w:after="0"/>
        <w:ind w:left="0" w:right="0" w:firstLine="709"/>
      </w:pPr>
      <w:r w:rsidRPr="00BD197F">
        <w:rPr>
          <w:rStyle w:val="rvts104"/>
          <w:bCs/>
        </w:rPr>
        <w:t>Торговая надбавка (наценка)</w:t>
      </w:r>
      <w:r w:rsidRPr="00BD197F">
        <w:rPr>
          <w:rStyle w:val="rvts105"/>
          <w:color w:val="auto"/>
        </w:rPr>
        <w:t> </w:t>
      </w:r>
      <w:r w:rsidRPr="00BD197F">
        <w:rPr>
          <w:rStyle w:val="rvts106"/>
          <w:color w:val="auto"/>
        </w:rPr>
        <w:t>- сумма, на которую продавец может увеличить цену товара по сравнению со стоимостью этого для него самого.</w:t>
      </w:r>
    </w:p>
    <w:p w:rsidR="00693693" w:rsidRPr="00BD197F" w:rsidRDefault="00693693" w:rsidP="009F794C">
      <w:pPr>
        <w:pStyle w:val="rvps51"/>
        <w:spacing w:before="0" w:after="0"/>
        <w:ind w:left="0" w:right="0" w:firstLine="709"/>
      </w:pPr>
      <w:r w:rsidRPr="00BD197F">
        <w:rPr>
          <w:rStyle w:val="rvts104"/>
          <w:bCs/>
        </w:rPr>
        <w:t>Франко</w:t>
      </w:r>
      <w:r w:rsidRPr="00BD197F">
        <w:rPr>
          <w:rStyle w:val="rvts105"/>
          <w:color w:val="auto"/>
        </w:rPr>
        <w:t> </w:t>
      </w:r>
      <w:r w:rsidRPr="00BD197F">
        <w:rPr>
          <w:rStyle w:val="rvts106"/>
          <w:color w:val="auto"/>
        </w:rPr>
        <w:t>- условия продажи, согласно которым продавец оплачивает расходы, связанные с транспортировкой, страхованием и риском, а также несет таможенные расходы. Виды франко: франко-завод поставщика, франко - вагон (судно) станции (порта) отправления, франко-граница, франко-склад, франко-грузовик, франко-скважина, франко-стройплощадка и др.</w:t>
      </w:r>
    </w:p>
    <w:p w:rsidR="00693693" w:rsidRPr="00BD197F" w:rsidRDefault="00693693" w:rsidP="009F794C">
      <w:pPr>
        <w:pStyle w:val="rvps51"/>
        <w:spacing w:before="0" w:after="0"/>
        <w:ind w:left="0" w:right="0" w:firstLine="709"/>
      </w:pPr>
      <w:r w:rsidRPr="00BD197F">
        <w:rPr>
          <w:rStyle w:val="rvts104"/>
          <w:bCs/>
        </w:rPr>
        <w:t>Цена</w:t>
      </w:r>
      <w:r w:rsidRPr="00BD197F">
        <w:rPr>
          <w:rStyle w:val="rvts105"/>
          <w:color w:val="auto"/>
        </w:rPr>
        <w:t> </w:t>
      </w:r>
      <w:r w:rsidRPr="00BD197F">
        <w:rPr>
          <w:rStyle w:val="rvts106"/>
          <w:color w:val="auto"/>
        </w:rPr>
        <w:t>- денежное выражение стоимости товара.</w:t>
      </w:r>
    </w:p>
    <w:p w:rsidR="00693693" w:rsidRPr="00BD197F" w:rsidRDefault="00693693" w:rsidP="009F794C">
      <w:pPr>
        <w:pStyle w:val="rvps51"/>
        <w:spacing w:before="0" w:after="0"/>
        <w:ind w:left="0" w:right="0" w:firstLine="709"/>
      </w:pPr>
      <w:r w:rsidRPr="00BD197F">
        <w:rPr>
          <w:rStyle w:val="rvts104"/>
          <w:bCs/>
        </w:rPr>
        <w:t>Эластичность</w:t>
      </w:r>
      <w:r w:rsidRPr="00BD197F">
        <w:rPr>
          <w:rStyle w:val="rvts105"/>
          <w:color w:val="auto"/>
        </w:rPr>
        <w:t> </w:t>
      </w:r>
      <w:r w:rsidRPr="00BD197F">
        <w:rPr>
          <w:rStyle w:val="rvts106"/>
          <w:color w:val="auto"/>
        </w:rPr>
        <w:t>- степень реагирования одной переменной величины на изменение другой величины; число, показывающее процентное изменение одной переменной в результате однопроцентного изменения другой переменной.</w:t>
      </w:r>
    </w:p>
    <w:p w:rsidR="00693693" w:rsidRPr="00BD197F" w:rsidRDefault="00693693" w:rsidP="009F794C">
      <w:pPr>
        <w:pStyle w:val="rvps51"/>
        <w:spacing w:before="0" w:after="0"/>
        <w:ind w:left="0" w:right="0" w:firstLine="709"/>
      </w:pPr>
      <w:r w:rsidRPr="00BD197F">
        <w:rPr>
          <w:rStyle w:val="rvts104"/>
          <w:bCs/>
        </w:rPr>
        <w:t>Эластичность предложения по цене</w:t>
      </w:r>
      <w:r w:rsidRPr="00BD197F">
        <w:rPr>
          <w:rStyle w:val="rvts105"/>
          <w:color w:val="auto"/>
        </w:rPr>
        <w:t> </w:t>
      </w:r>
      <w:r w:rsidRPr="00BD197F">
        <w:rPr>
          <w:rStyle w:val="rvts106"/>
          <w:color w:val="auto"/>
        </w:rPr>
        <w:t>- отношение процентного изменения величины предлагаемого товара к процентному изменению цены этого товара.</w:t>
      </w:r>
    </w:p>
    <w:p w:rsidR="00693693" w:rsidRPr="00BD197F" w:rsidRDefault="00693693" w:rsidP="009F794C">
      <w:pPr>
        <w:pStyle w:val="rvps51"/>
        <w:spacing w:before="0" w:after="0"/>
        <w:ind w:left="0" w:right="0" w:firstLine="709"/>
      </w:pPr>
      <w:r w:rsidRPr="00BD197F">
        <w:rPr>
          <w:rStyle w:val="rvts104"/>
          <w:bCs/>
        </w:rPr>
        <w:t>Эластичность спроса по цене</w:t>
      </w:r>
      <w:r w:rsidRPr="00BD197F">
        <w:rPr>
          <w:rStyle w:val="rvts105"/>
          <w:color w:val="auto"/>
        </w:rPr>
        <w:t> </w:t>
      </w:r>
      <w:r w:rsidRPr="00BD197F">
        <w:rPr>
          <w:rStyle w:val="rvts106"/>
          <w:color w:val="auto"/>
        </w:rPr>
        <w:t>- отношение процентного изменения спроса на товар к процентному изменению его цены.</w:t>
      </w:r>
    </w:p>
    <w:p w:rsidR="00693693" w:rsidRPr="00BD197F" w:rsidRDefault="00693693" w:rsidP="009F794C">
      <w:pPr>
        <w:pStyle w:val="rvps51"/>
        <w:spacing w:before="0" w:after="0"/>
        <w:ind w:left="0" w:right="0" w:firstLine="709"/>
      </w:pPr>
      <w:r w:rsidRPr="00BD197F">
        <w:rPr>
          <w:rStyle w:val="rvts104"/>
          <w:bCs/>
        </w:rPr>
        <w:t>Эффект цены</w:t>
      </w:r>
      <w:r w:rsidRPr="00BD197F">
        <w:rPr>
          <w:rStyle w:val="rvts105"/>
          <w:color w:val="auto"/>
        </w:rPr>
        <w:t> </w:t>
      </w:r>
      <w:r w:rsidRPr="00BD197F">
        <w:rPr>
          <w:rStyle w:val="rvts106"/>
          <w:color w:val="auto"/>
        </w:rPr>
        <w:t>- изменение выигрыша фирмы от продажи прежнего объема продукции за счет изменения цены на нее.</w:t>
      </w:r>
    </w:p>
    <w:p w:rsidR="00693693" w:rsidRDefault="00693693" w:rsidP="009F794C">
      <w:pPr>
        <w:ind w:firstLine="709"/>
        <w:jc w:val="center"/>
        <w:rPr>
          <w:b/>
        </w:rPr>
      </w:pPr>
      <w:bookmarkStart w:id="16" w:name="_Toc400033009"/>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Default="00693693" w:rsidP="00D63662">
      <w:pPr>
        <w:jc w:val="center"/>
        <w:rPr>
          <w:b/>
        </w:rPr>
      </w:pPr>
    </w:p>
    <w:p w:rsidR="00693693" w:rsidRPr="00BD197F" w:rsidRDefault="00693693" w:rsidP="00D63662">
      <w:pPr>
        <w:jc w:val="center"/>
        <w:rPr>
          <w:b/>
        </w:rPr>
      </w:pPr>
      <w:r w:rsidRPr="00BD197F">
        <w:rPr>
          <w:b/>
        </w:rPr>
        <w:t>МЕТОДИЧЕСКИЕ РЕКОМЕНДАЦИИ ДЛЯ ПРЕПОДАВАТЕЛЯ</w:t>
      </w:r>
    </w:p>
    <w:p w:rsidR="00693693" w:rsidRPr="00BD197F" w:rsidRDefault="00693693" w:rsidP="00D63662">
      <w:pPr>
        <w:jc w:val="center"/>
        <w:rPr>
          <w:b/>
        </w:rPr>
      </w:pPr>
      <w:r w:rsidRPr="00BD197F">
        <w:rPr>
          <w:b/>
        </w:rPr>
        <w:t>ПО ДИСЦИПЛИНЕ</w:t>
      </w:r>
      <w:bookmarkEnd w:id="16"/>
    </w:p>
    <w:p w:rsidR="00693693" w:rsidRPr="00BD197F" w:rsidRDefault="00693693" w:rsidP="00D63662">
      <w:pPr>
        <w:ind w:firstLine="708"/>
        <w:jc w:val="both"/>
      </w:pPr>
    </w:p>
    <w:p w:rsidR="00693693" w:rsidRPr="00BD197F" w:rsidRDefault="00693693" w:rsidP="009F794C">
      <w:pPr>
        <w:ind w:firstLine="709"/>
        <w:jc w:val="both"/>
        <w:rPr>
          <w:b/>
          <w:i/>
        </w:rPr>
      </w:pPr>
      <w:r w:rsidRPr="00BD197F">
        <w:t>Основной целью изучения дисциплины «Ценообразование</w:t>
      </w:r>
      <w:r>
        <w:t xml:space="preserve"> в СКС</w:t>
      </w:r>
      <w:r w:rsidRPr="00BD197F">
        <w:t xml:space="preserve">» является </w:t>
      </w:r>
      <w:r w:rsidRPr="00BD197F">
        <w:rPr>
          <w:rStyle w:val="rvts16"/>
        </w:rPr>
        <w:t>формирование у студентов основных понятий и представлений о методологии и стратегии в области ценообразования на предприятиях и организациях социально-культурной сферы в условиях рыночной экономики</w:t>
      </w:r>
    </w:p>
    <w:p w:rsidR="00693693" w:rsidRPr="00BD197F" w:rsidRDefault="00693693" w:rsidP="009F794C">
      <w:pPr>
        <w:ind w:firstLine="709"/>
        <w:jc w:val="both"/>
      </w:pPr>
      <w:r w:rsidRPr="00BD197F">
        <w:t xml:space="preserve">Форма промежуточного контроля знаний — </w:t>
      </w:r>
      <w:r w:rsidRPr="00BD197F">
        <w:rPr>
          <w:b/>
        </w:rPr>
        <w:t>зачет</w:t>
      </w:r>
      <w:r w:rsidRPr="00BD197F">
        <w:t>.</w:t>
      </w:r>
    </w:p>
    <w:p w:rsidR="00693693" w:rsidRPr="00BD197F" w:rsidRDefault="00693693" w:rsidP="009F794C">
      <w:pPr>
        <w:ind w:firstLine="709"/>
        <w:jc w:val="both"/>
      </w:pPr>
      <w:r w:rsidRPr="00BD197F">
        <w:t>Ключевым методическим способом подачи учебного материала по дисциплине является лекция.</w:t>
      </w:r>
    </w:p>
    <w:p w:rsidR="00693693" w:rsidRPr="00BD197F" w:rsidRDefault="00693693" w:rsidP="009F794C">
      <w:pPr>
        <w:ind w:firstLine="709"/>
        <w:jc w:val="both"/>
      </w:pPr>
      <w:r w:rsidRPr="00BD197F">
        <w:rPr>
          <w:b/>
          <w:i/>
        </w:rPr>
        <w:t>Лекционное занятие</w:t>
      </w:r>
      <w:r w:rsidRPr="00BD197F">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693693" w:rsidRPr="00BD197F" w:rsidRDefault="00693693" w:rsidP="009F794C">
      <w:pPr>
        <w:ind w:firstLine="709"/>
        <w:jc w:val="both"/>
      </w:pPr>
      <w:r w:rsidRPr="00BD197F">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693693" w:rsidRPr="00BD197F" w:rsidRDefault="00693693" w:rsidP="009F794C">
      <w:pPr>
        <w:ind w:firstLine="709"/>
        <w:jc w:val="both"/>
      </w:pPr>
      <w:r w:rsidRPr="00BD197F">
        <w:rPr>
          <w:b/>
          <w:i/>
        </w:rPr>
        <w:t>Семинарские занятия</w:t>
      </w:r>
      <w:r w:rsidRPr="00BD197F">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693693" w:rsidRPr="00BD197F" w:rsidRDefault="00693693" w:rsidP="009F794C">
      <w:pPr>
        <w:pStyle w:val="ListParagraph"/>
        <w:ind w:left="0" w:firstLine="709"/>
        <w:jc w:val="both"/>
      </w:pPr>
      <w:r w:rsidRPr="00BD197F">
        <w:t>- четкое формулирование соответствующего теоретического положения в виде развернутого определения;</w:t>
      </w:r>
    </w:p>
    <w:p w:rsidR="00693693" w:rsidRPr="00BD197F" w:rsidRDefault="00693693" w:rsidP="009F794C">
      <w:pPr>
        <w:pStyle w:val="ListParagraph"/>
        <w:ind w:left="0" w:firstLine="709"/>
        <w:jc w:val="both"/>
      </w:pPr>
      <w:r w:rsidRPr="00BD197F">
        <w:t>- 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693693" w:rsidRPr="00BD197F" w:rsidRDefault="00693693" w:rsidP="009F794C">
      <w:pPr>
        <w:pStyle w:val="ListParagraph"/>
        <w:ind w:left="0" w:firstLine="709"/>
        <w:jc w:val="both"/>
      </w:pPr>
      <w:r w:rsidRPr="00BD197F">
        <w:t>- подкрепление теоретических положений конкретными фактами политико-правовой действительности, примерами из законодательной либо правоприменительной практики.</w:t>
      </w:r>
    </w:p>
    <w:p w:rsidR="00693693" w:rsidRPr="00BD197F" w:rsidRDefault="00693693" w:rsidP="009F794C">
      <w:pPr>
        <w:ind w:firstLine="709"/>
        <w:jc w:val="both"/>
      </w:pPr>
      <w:r w:rsidRPr="00BD197F">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693693" w:rsidRPr="00BD197F" w:rsidRDefault="00693693" w:rsidP="009F794C">
      <w:pPr>
        <w:ind w:firstLine="709"/>
        <w:jc w:val="both"/>
      </w:pPr>
      <w:r w:rsidRPr="00BD197F">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693693" w:rsidRPr="00BD197F" w:rsidRDefault="00693693" w:rsidP="009F794C">
      <w:pPr>
        <w:ind w:firstLine="709"/>
        <w:jc w:val="both"/>
      </w:pPr>
      <w:r w:rsidRPr="00BD197F">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693693" w:rsidRPr="00BD197F" w:rsidRDefault="00693693" w:rsidP="009F794C">
      <w:pPr>
        <w:ind w:firstLine="709"/>
        <w:jc w:val="both"/>
      </w:pPr>
      <w:r w:rsidRPr="00BD197F">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693693" w:rsidRPr="00BD197F" w:rsidRDefault="00693693" w:rsidP="009F794C">
      <w:pPr>
        <w:ind w:firstLine="709"/>
        <w:jc w:val="both"/>
      </w:pPr>
      <w:r w:rsidRPr="00BD197F">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693693" w:rsidRPr="00BD197F" w:rsidRDefault="00693693" w:rsidP="009F794C">
      <w:pPr>
        <w:pStyle w:val="ListParagraph"/>
        <w:ind w:left="0" w:firstLine="709"/>
        <w:jc w:val="both"/>
      </w:pPr>
      <w:r w:rsidRPr="00BD197F">
        <w:t>- 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693693" w:rsidRPr="00BD197F" w:rsidRDefault="00693693" w:rsidP="009F794C">
      <w:pPr>
        <w:pStyle w:val="ListParagraph"/>
        <w:ind w:left="0" w:firstLine="709"/>
        <w:jc w:val="both"/>
      </w:pPr>
      <w:r w:rsidRPr="00BD197F">
        <w:t>- 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693693" w:rsidRPr="00BD197F" w:rsidRDefault="00693693" w:rsidP="009F794C">
      <w:pPr>
        <w:pStyle w:val="ListParagraph"/>
        <w:ind w:left="0" w:firstLine="709"/>
        <w:jc w:val="both"/>
      </w:pPr>
      <w:r w:rsidRPr="00BD197F">
        <w:t>- в отделении основных положений от дополнительных, второстепенных сведений;</w:t>
      </w:r>
    </w:p>
    <w:p w:rsidR="00693693" w:rsidRPr="00BD197F" w:rsidRDefault="00693693" w:rsidP="009F794C">
      <w:pPr>
        <w:pStyle w:val="ListParagraph"/>
        <w:ind w:left="0" w:firstLine="709"/>
        <w:jc w:val="both"/>
      </w:pPr>
      <w:r w:rsidRPr="00BD197F">
        <w:t>- 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693693" w:rsidRPr="00BD197F" w:rsidRDefault="00693693" w:rsidP="009F794C">
      <w:pPr>
        <w:ind w:firstLine="709"/>
        <w:jc w:val="both"/>
      </w:pPr>
      <w:r w:rsidRPr="00BD197F">
        <w:t xml:space="preserve">Другим важнейшим методическим приемом в учебном процессе является самостоятельная работа студента. </w:t>
      </w:r>
    </w:p>
    <w:p w:rsidR="00693693" w:rsidRPr="00BD197F" w:rsidRDefault="00693693" w:rsidP="009F794C">
      <w:pPr>
        <w:ind w:firstLine="709"/>
        <w:jc w:val="both"/>
      </w:pPr>
      <w:r w:rsidRPr="00BD197F">
        <w:rPr>
          <w:b/>
        </w:rPr>
        <w:t>Самостоятельная работа</w:t>
      </w:r>
      <w:r w:rsidRPr="00BD197F">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693693" w:rsidRPr="00BD197F" w:rsidRDefault="00693693" w:rsidP="009F794C">
      <w:pPr>
        <w:ind w:firstLine="709"/>
        <w:jc w:val="both"/>
      </w:pPr>
      <w:r w:rsidRPr="00BD197F">
        <w:t>В современных условиях дидактическое значение самостоятельной подготовки неизмеримо возрастает, а ее цели состоят в том, чтобы:</w:t>
      </w:r>
    </w:p>
    <w:p w:rsidR="00693693" w:rsidRPr="00BD197F" w:rsidRDefault="00693693" w:rsidP="009F794C">
      <w:pPr>
        <w:pStyle w:val="ListParagraph"/>
        <w:ind w:left="0" w:firstLine="709"/>
        <w:jc w:val="both"/>
      </w:pPr>
      <w:r w:rsidRPr="00BD197F">
        <w:t>- 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693693" w:rsidRPr="00BD197F" w:rsidRDefault="00693693" w:rsidP="009F794C">
      <w:pPr>
        <w:pStyle w:val="ListParagraph"/>
        <w:ind w:left="0" w:firstLine="709"/>
        <w:jc w:val="both"/>
      </w:pPr>
      <w:r w:rsidRPr="00BD197F">
        <w:t>- научить студентов самостоятельно приобретать знания, формировать навыки и умения, необходимы для профессиональной деятельности;</w:t>
      </w:r>
    </w:p>
    <w:p w:rsidR="00693693" w:rsidRPr="00BD197F" w:rsidRDefault="00693693" w:rsidP="009F794C">
      <w:pPr>
        <w:pStyle w:val="ListParagraph"/>
        <w:ind w:left="0" w:firstLine="709"/>
        <w:jc w:val="both"/>
      </w:pPr>
      <w:r w:rsidRPr="00BD197F">
        <w:t>- развивать в себе самостоятельность в организации, планировании и выполнении заданий, определяемых учебным планом и указаниями преподавателя.</w:t>
      </w:r>
    </w:p>
    <w:p w:rsidR="00693693" w:rsidRPr="00BD197F" w:rsidRDefault="00693693" w:rsidP="009F794C">
      <w:pPr>
        <w:ind w:firstLine="709"/>
        <w:jc w:val="both"/>
      </w:pPr>
      <w:r w:rsidRPr="00BD197F">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693693" w:rsidRPr="00BD197F" w:rsidRDefault="00693693" w:rsidP="009F794C">
      <w:pPr>
        <w:ind w:firstLine="709"/>
        <w:jc w:val="both"/>
      </w:pPr>
      <w:r w:rsidRPr="00BD197F">
        <w:t>Самостоятельная работа как метод обучения включает:</w:t>
      </w:r>
    </w:p>
    <w:p w:rsidR="00693693" w:rsidRPr="00BD197F" w:rsidRDefault="00693693" w:rsidP="009F794C">
      <w:pPr>
        <w:pStyle w:val="ListParagraph"/>
        <w:ind w:left="0" w:firstLine="709"/>
        <w:jc w:val="both"/>
      </w:pPr>
      <w:r w:rsidRPr="00BD197F">
        <w:t>- изучение и конспектирование обязательной литературы в соответствии с программой дисциплины;</w:t>
      </w:r>
    </w:p>
    <w:p w:rsidR="00693693" w:rsidRPr="00BD197F" w:rsidRDefault="00693693" w:rsidP="009F794C">
      <w:pPr>
        <w:pStyle w:val="ListParagraph"/>
        <w:ind w:left="0" w:firstLine="709"/>
        <w:jc w:val="both"/>
      </w:pPr>
      <w:r w:rsidRPr="00BD197F">
        <w:t>- ознакомление с литературой, рекомендованной в качестве дополнительной;</w:t>
      </w:r>
    </w:p>
    <w:p w:rsidR="00693693" w:rsidRPr="00BD197F" w:rsidRDefault="00693693" w:rsidP="009F794C">
      <w:pPr>
        <w:pStyle w:val="ListParagraph"/>
        <w:ind w:left="0" w:firstLine="709"/>
        <w:jc w:val="both"/>
      </w:pPr>
      <w:r w:rsidRPr="00BD197F">
        <w:t>- изучение и осмысление специальной терминологии и понятий;</w:t>
      </w:r>
    </w:p>
    <w:p w:rsidR="00693693" w:rsidRPr="00BD197F" w:rsidRDefault="00693693" w:rsidP="009F794C">
      <w:pPr>
        <w:pStyle w:val="ListParagraph"/>
        <w:ind w:left="0" w:firstLine="709"/>
        <w:jc w:val="both"/>
      </w:pPr>
      <w:r w:rsidRPr="00BD197F">
        <w:t>- сбор материала и написание контрольных, конкурсных и дипломных работ;</w:t>
      </w:r>
    </w:p>
    <w:p w:rsidR="00693693" w:rsidRPr="00BD197F" w:rsidRDefault="00693693" w:rsidP="009F794C">
      <w:pPr>
        <w:pStyle w:val="ListParagraph"/>
        <w:ind w:left="0" w:firstLine="709"/>
        <w:jc w:val="both"/>
      </w:pPr>
      <w:r w:rsidRPr="00BD197F">
        <w:t>- изучение указанной литературы для подготовки к промежуточному контролю.</w:t>
      </w:r>
    </w:p>
    <w:p w:rsidR="00693693" w:rsidRPr="00BD197F" w:rsidRDefault="00693693" w:rsidP="009F794C">
      <w:pPr>
        <w:pStyle w:val="ListParagraph"/>
        <w:ind w:left="0" w:firstLine="709"/>
        <w:jc w:val="both"/>
      </w:pPr>
      <w:r w:rsidRPr="00BD197F">
        <w:t>Основными компонентами содержания данного вида работы являются:</w:t>
      </w:r>
    </w:p>
    <w:p w:rsidR="00693693" w:rsidRPr="00BD197F" w:rsidRDefault="00693693" w:rsidP="009F794C">
      <w:pPr>
        <w:pStyle w:val="ListParagraph"/>
        <w:ind w:left="0" w:firstLine="709"/>
        <w:jc w:val="both"/>
      </w:pPr>
      <w:r w:rsidRPr="00BD197F">
        <w:t>- творческое изучение учебных пособий и научной литературы;</w:t>
      </w:r>
    </w:p>
    <w:p w:rsidR="00693693" w:rsidRPr="00BD197F" w:rsidRDefault="00693693" w:rsidP="009F794C">
      <w:pPr>
        <w:pStyle w:val="ListParagraph"/>
        <w:ind w:left="0" w:firstLine="709"/>
        <w:jc w:val="both"/>
      </w:pPr>
      <w:r w:rsidRPr="00BD197F">
        <w:t>- умелое конспектирование;</w:t>
      </w:r>
    </w:p>
    <w:p w:rsidR="00693693" w:rsidRPr="00BD197F" w:rsidRDefault="00693693" w:rsidP="009F794C">
      <w:pPr>
        <w:pStyle w:val="ListParagraph"/>
        <w:ind w:left="0" w:firstLine="709"/>
        <w:jc w:val="both"/>
      </w:pPr>
      <w:r w:rsidRPr="00BD197F">
        <w:t>- участие в различных формах учебного процесса, научных конференциях, в работе кружков и т. д.;</w:t>
      </w:r>
    </w:p>
    <w:p w:rsidR="00693693" w:rsidRPr="00BD197F" w:rsidRDefault="00693693" w:rsidP="009F794C">
      <w:pPr>
        <w:pStyle w:val="ListParagraph"/>
        <w:ind w:left="0" w:firstLine="709"/>
        <w:jc w:val="both"/>
      </w:pPr>
      <w:r w:rsidRPr="00BD197F">
        <w:t>- получение консультаций у преподавателя по отдельным проблемам курса;</w:t>
      </w:r>
    </w:p>
    <w:p w:rsidR="00693693" w:rsidRPr="00BD197F" w:rsidRDefault="00693693" w:rsidP="009F794C">
      <w:pPr>
        <w:pStyle w:val="ListParagraph"/>
        <w:ind w:left="0" w:firstLine="709"/>
        <w:jc w:val="both"/>
      </w:pPr>
      <w:r w:rsidRPr="00BD197F">
        <w:t>- получение информации и опыта о работе профессионалов в процессе учебной практики;</w:t>
      </w:r>
    </w:p>
    <w:p w:rsidR="00693693" w:rsidRPr="00BD197F" w:rsidRDefault="00693693" w:rsidP="009F794C">
      <w:pPr>
        <w:pStyle w:val="ListParagraph"/>
        <w:ind w:left="0" w:firstLine="709"/>
        <w:jc w:val="both"/>
      </w:pPr>
      <w:r w:rsidRPr="00BD197F">
        <w:t>- знакомство с литературой при формировании своей личной библиотеки и др.</w:t>
      </w:r>
    </w:p>
    <w:p w:rsidR="00693693" w:rsidRPr="00BD197F" w:rsidRDefault="00693693" w:rsidP="009F794C">
      <w:pPr>
        <w:ind w:firstLine="709"/>
        <w:jc w:val="both"/>
      </w:pPr>
      <w:r w:rsidRPr="00BD197F">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693693" w:rsidRPr="00BD197F" w:rsidRDefault="00693693" w:rsidP="009F794C">
      <w:pPr>
        <w:ind w:firstLine="709"/>
        <w:jc w:val="both"/>
      </w:pPr>
      <w:r w:rsidRPr="00BD197F">
        <w:t>Особую  инновационность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693693" w:rsidRPr="00BD197F" w:rsidRDefault="00693693" w:rsidP="009F794C">
      <w:pPr>
        <w:ind w:firstLine="709"/>
        <w:jc w:val="both"/>
      </w:pPr>
      <w:r w:rsidRPr="00BD197F">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693693" w:rsidRPr="00BD197F" w:rsidRDefault="00693693" w:rsidP="00D63662">
      <w:pPr>
        <w:ind w:firstLine="708"/>
        <w:jc w:val="both"/>
      </w:pPr>
      <w:r w:rsidRPr="00BD197F">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693693" w:rsidRPr="00BD197F" w:rsidRDefault="00693693" w:rsidP="00D63662">
      <w:pPr>
        <w:ind w:firstLine="708"/>
        <w:jc w:val="both"/>
      </w:pPr>
      <w:r w:rsidRPr="00BD197F">
        <w:t>Вместе с тем, обязательным условием эффективного применения учебно-производственных ситуаций на занятиях по дисциплине является сформированность специальных умений: анализировать литературу и источниковую базу, делать анализ, уяснять процессы ,происходящие в реальном мире.</w:t>
      </w:r>
    </w:p>
    <w:p w:rsidR="00693693" w:rsidRDefault="00693693" w:rsidP="009F794C">
      <w:pPr>
        <w:ind w:firstLine="708"/>
        <w:jc w:val="both"/>
      </w:pPr>
      <w:r w:rsidRPr="00BD197F">
        <w:t xml:space="preserve">Важными в методическом плане на семинарских занятиях являются проводимые </w:t>
      </w:r>
      <w:r w:rsidRPr="00BD197F">
        <w:rPr>
          <w:b/>
        </w:rPr>
        <w:t>тестовые опросы</w:t>
      </w:r>
      <w:r w:rsidRPr="00BD197F">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693693" w:rsidRPr="00BD197F" w:rsidRDefault="00693693" w:rsidP="009F794C">
      <w:pPr>
        <w:ind w:firstLine="708"/>
        <w:jc w:val="both"/>
      </w:pPr>
      <w:r w:rsidRPr="00BD197F">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693693" w:rsidRDefault="00693693" w:rsidP="00D63662">
      <w:pPr>
        <w:pStyle w:val="BodyText"/>
        <w:spacing w:after="0"/>
        <w:jc w:val="both"/>
      </w:pPr>
    </w:p>
    <w:p w:rsidR="00693693" w:rsidRPr="00BD197F" w:rsidRDefault="00693693" w:rsidP="00D63662">
      <w:pPr>
        <w:pStyle w:val="BodyText"/>
        <w:spacing w:after="0"/>
        <w:jc w:val="both"/>
        <w:rPr>
          <w:b/>
        </w:rPr>
      </w:pPr>
      <w:r w:rsidRPr="00BD197F">
        <w:rPr>
          <w:b/>
        </w:rPr>
        <w:t>Методические указания для преподавателей</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tblPr>
      <w:tblGrid>
        <w:gridCol w:w="1931"/>
        <w:gridCol w:w="1048"/>
        <w:gridCol w:w="1192"/>
        <w:gridCol w:w="2126"/>
        <w:gridCol w:w="1560"/>
        <w:gridCol w:w="1559"/>
      </w:tblGrid>
      <w:tr w:rsidR="00693693" w:rsidRPr="00952EFC" w:rsidTr="009F794C">
        <w:tc>
          <w:tcPr>
            <w:tcW w:w="1931" w:type="dxa"/>
          </w:tcPr>
          <w:p w:rsidR="00693693" w:rsidRPr="00952EFC" w:rsidRDefault="00693693" w:rsidP="004B0073">
            <w:pPr>
              <w:pStyle w:val="rvps3"/>
              <w:rPr>
                <w:b/>
              </w:rPr>
            </w:pPr>
            <w:r w:rsidRPr="00952EFC">
              <w:rPr>
                <w:rStyle w:val="rvts111"/>
                <w:b/>
                <w:sz w:val="22"/>
                <w:szCs w:val="22"/>
              </w:rPr>
              <w:t>Тема занятия</w:t>
            </w:r>
          </w:p>
          <w:p w:rsidR="00693693" w:rsidRPr="00952EFC" w:rsidRDefault="00693693" w:rsidP="004B0073">
            <w:pPr>
              <w:pStyle w:val="rvps3"/>
              <w:rPr>
                <w:b/>
              </w:rPr>
            </w:pPr>
          </w:p>
        </w:tc>
        <w:tc>
          <w:tcPr>
            <w:tcW w:w="1048" w:type="dxa"/>
          </w:tcPr>
          <w:p w:rsidR="00693693" w:rsidRPr="00952EFC" w:rsidRDefault="00693693" w:rsidP="004B0073">
            <w:pPr>
              <w:pStyle w:val="rvps3"/>
              <w:rPr>
                <w:b/>
              </w:rPr>
            </w:pPr>
            <w:r w:rsidRPr="00952EFC">
              <w:rPr>
                <w:rStyle w:val="rvts111"/>
                <w:b/>
                <w:sz w:val="22"/>
                <w:szCs w:val="22"/>
              </w:rPr>
              <w:t xml:space="preserve">Виды учебных занятий </w:t>
            </w:r>
          </w:p>
        </w:tc>
        <w:tc>
          <w:tcPr>
            <w:tcW w:w="1192" w:type="dxa"/>
          </w:tcPr>
          <w:p w:rsidR="00693693" w:rsidRPr="00952EFC" w:rsidRDefault="00693693" w:rsidP="004B0073">
            <w:pPr>
              <w:pStyle w:val="rvps3"/>
              <w:rPr>
                <w:b/>
              </w:rPr>
            </w:pPr>
            <w:r w:rsidRPr="00952EFC">
              <w:rPr>
                <w:rStyle w:val="rvts111"/>
                <w:b/>
                <w:sz w:val="22"/>
                <w:szCs w:val="22"/>
              </w:rPr>
              <w:t>Способы учебной деят-сти</w:t>
            </w:r>
          </w:p>
        </w:tc>
        <w:tc>
          <w:tcPr>
            <w:tcW w:w="2126" w:type="dxa"/>
          </w:tcPr>
          <w:p w:rsidR="00693693" w:rsidRPr="00952EFC" w:rsidRDefault="00693693" w:rsidP="004B0073">
            <w:pPr>
              <w:pStyle w:val="rvps3"/>
              <w:rPr>
                <w:b/>
              </w:rPr>
            </w:pPr>
            <w:r w:rsidRPr="00952EFC">
              <w:rPr>
                <w:rStyle w:val="rvts111"/>
                <w:b/>
                <w:sz w:val="22"/>
                <w:szCs w:val="22"/>
              </w:rPr>
              <w:t>Методы обучения, формы педагогического общения</w:t>
            </w:r>
          </w:p>
        </w:tc>
        <w:tc>
          <w:tcPr>
            <w:tcW w:w="1560" w:type="dxa"/>
          </w:tcPr>
          <w:p w:rsidR="00693693" w:rsidRPr="00952EFC" w:rsidRDefault="00693693" w:rsidP="004B0073">
            <w:pPr>
              <w:pStyle w:val="rvps3"/>
              <w:rPr>
                <w:b/>
              </w:rPr>
            </w:pPr>
            <w:r w:rsidRPr="00952EFC">
              <w:rPr>
                <w:rStyle w:val="rvts111"/>
                <w:b/>
                <w:sz w:val="22"/>
                <w:szCs w:val="22"/>
              </w:rPr>
              <w:t xml:space="preserve">Средства обучения </w:t>
            </w:r>
          </w:p>
        </w:tc>
        <w:tc>
          <w:tcPr>
            <w:tcW w:w="1559" w:type="dxa"/>
          </w:tcPr>
          <w:p w:rsidR="00693693" w:rsidRPr="00952EFC" w:rsidRDefault="00693693" w:rsidP="004B0073">
            <w:pPr>
              <w:pStyle w:val="rvps3"/>
              <w:rPr>
                <w:b/>
              </w:rPr>
            </w:pPr>
            <w:r w:rsidRPr="00952EFC">
              <w:rPr>
                <w:rStyle w:val="rvts111"/>
                <w:b/>
                <w:sz w:val="22"/>
                <w:szCs w:val="22"/>
              </w:rPr>
              <w:t>Формы контроля</w:t>
            </w:r>
          </w:p>
        </w:tc>
      </w:tr>
      <w:tr w:rsidR="00693693" w:rsidRPr="00952EFC" w:rsidTr="009F794C">
        <w:tc>
          <w:tcPr>
            <w:tcW w:w="1931" w:type="dxa"/>
            <w:vMerge w:val="restart"/>
          </w:tcPr>
          <w:p w:rsidR="00693693" w:rsidRPr="00952EFC" w:rsidRDefault="00693693" w:rsidP="004B0073">
            <w:pPr>
              <w:pStyle w:val="rvps2"/>
            </w:pPr>
            <w:r w:rsidRPr="00952EFC">
              <w:rPr>
                <w:rStyle w:val="rvts112"/>
                <w:color w:val="auto"/>
                <w:sz w:val="22"/>
                <w:szCs w:val="22"/>
              </w:rPr>
              <w:t>Тема 1. Цена как экономическая категория</w:t>
            </w:r>
          </w:p>
        </w:tc>
        <w:tc>
          <w:tcPr>
            <w:tcW w:w="1048" w:type="dxa"/>
          </w:tcPr>
          <w:p w:rsidR="00693693" w:rsidRPr="00952EFC" w:rsidRDefault="00693693" w:rsidP="004B0073">
            <w:pPr>
              <w:pStyle w:val="rvps53"/>
            </w:pPr>
            <w:r w:rsidRPr="00952EFC">
              <w:rPr>
                <w:rStyle w:val="rvts113"/>
                <w:sz w:val="22"/>
                <w:szCs w:val="22"/>
              </w:rPr>
              <w:t>Лекция</w:t>
            </w:r>
          </w:p>
        </w:tc>
        <w:tc>
          <w:tcPr>
            <w:tcW w:w="1192" w:type="dxa"/>
          </w:tcPr>
          <w:p w:rsidR="00693693" w:rsidRPr="00952EFC" w:rsidRDefault="00693693" w:rsidP="004B0073">
            <w:pPr>
              <w:pStyle w:val="rvps54"/>
            </w:pPr>
            <w:r w:rsidRPr="00952EFC">
              <w:rPr>
                <w:rStyle w:val="rvts113"/>
                <w:sz w:val="22"/>
                <w:szCs w:val="22"/>
              </w:rPr>
              <w:t>Коллективный</w:t>
            </w:r>
          </w:p>
        </w:tc>
        <w:tc>
          <w:tcPr>
            <w:tcW w:w="2126" w:type="dxa"/>
          </w:tcPr>
          <w:p w:rsidR="00693693" w:rsidRPr="00952EFC" w:rsidRDefault="00693693" w:rsidP="004B0073">
            <w:pPr>
              <w:pStyle w:val="rvps2"/>
            </w:pPr>
            <w:r w:rsidRPr="00952EFC">
              <w:rPr>
                <w:rStyle w:val="rvts114"/>
                <w:iCs/>
                <w:sz w:val="22"/>
                <w:szCs w:val="22"/>
              </w:rPr>
              <w:t xml:space="preserve">метод </w:t>
            </w:r>
            <w:r w:rsidRPr="00952EFC">
              <w:rPr>
                <w:rStyle w:val="rvts113"/>
                <w:sz w:val="22"/>
                <w:szCs w:val="22"/>
              </w:rPr>
              <w:t>- объяснительно-иллюстративный</w:t>
            </w:r>
          </w:p>
          <w:p w:rsidR="00693693" w:rsidRPr="00952EFC" w:rsidRDefault="00693693" w:rsidP="004B0073">
            <w:pPr>
              <w:pStyle w:val="rvps2"/>
            </w:pPr>
            <w:r w:rsidRPr="00952EFC">
              <w:rPr>
                <w:rStyle w:val="rvts114"/>
                <w:iCs/>
                <w:sz w:val="22"/>
                <w:szCs w:val="22"/>
              </w:rPr>
              <w:t>форма общения</w:t>
            </w:r>
            <w:r w:rsidRPr="00952EFC">
              <w:rPr>
                <w:rStyle w:val="rvts113"/>
                <w:sz w:val="22"/>
                <w:szCs w:val="22"/>
              </w:rPr>
              <w:t xml:space="preserve">  – монолог с элементами  диалога</w:t>
            </w:r>
          </w:p>
        </w:tc>
        <w:tc>
          <w:tcPr>
            <w:tcW w:w="1560" w:type="dxa"/>
          </w:tcPr>
          <w:p w:rsidR="00693693" w:rsidRPr="00952EFC" w:rsidRDefault="00693693" w:rsidP="004B0073">
            <w:pPr>
              <w:pStyle w:val="rvps2"/>
            </w:pPr>
            <w:r w:rsidRPr="00952EFC">
              <w:rPr>
                <w:rStyle w:val="rvts113"/>
                <w:sz w:val="22"/>
                <w:szCs w:val="22"/>
              </w:rPr>
              <w:t>печатные  </w:t>
            </w: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 xml:space="preserve">Устные ответы студентов на вопросы преподавателя  по теме (по ходу лекции или в конце занятия) </w:t>
            </w:r>
          </w:p>
        </w:tc>
      </w:tr>
      <w:tr w:rsidR="00693693" w:rsidRPr="00952EFC" w:rsidTr="009F794C">
        <w:tc>
          <w:tcPr>
            <w:tcW w:w="1931" w:type="dxa"/>
            <w:vMerge/>
          </w:tcPr>
          <w:p w:rsidR="00693693" w:rsidRPr="00952EFC" w:rsidRDefault="00693693" w:rsidP="004B0073">
            <w:pPr>
              <w:pStyle w:val="rvps2"/>
            </w:pPr>
          </w:p>
        </w:tc>
        <w:tc>
          <w:tcPr>
            <w:tcW w:w="1048" w:type="dxa"/>
          </w:tcPr>
          <w:p w:rsidR="00693693" w:rsidRPr="00952EFC" w:rsidRDefault="00693693" w:rsidP="004B0073">
            <w:pPr>
              <w:pStyle w:val="rvps53"/>
            </w:pPr>
            <w:r w:rsidRPr="00952EFC">
              <w:rPr>
                <w:rStyle w:val="rvts113"/>
                <w:sz w:val="22"/>
                <w:szCs w:val="22"/>
              </w:rPr>
              <w:t>Семинар</w:t>
            </w:r>
          </w:p>
        </w:tc>
        <w:tc>
          <w:tcPr>
            <w:tcW w:w="1192" w:type="dxa"/>
          </w:tcPr>
          <w:p w:rsidR="00693693" w:rsidRPr="00952EFC" w:rsidRDefault="00693693" w:rsidP="004B0073">
            <w:pPr>
              <w:pStyle w:val="rvps54"/>
            </w:pPr>
            <w:r w:rsidRPr="00952EFC">
              <w:rPr>
                <w:rStyle w:val="rvts113"/>
                <w:sz w:val="22"/>
                <w:szCs w:val="22"/>
              </w:rPr>
              <w:t>Коллективно-индивидуальный</w:t>
            </w:r>
          </w:p>
        </w:tc>
        <w:tc>
          <w:tcPr>
            <w:tcW w:w="2126" w:type="dxa"/>
          </w:tcPr>
          <w:p w:rsidR="00693693" w:rsidRPr="00952EFC" w:rsidRDefault="00693693" w:rsidP="004B0073">
            <w:pPr>
              <w:pStyle w:val="rvps2"/>
            </w:pPr>
            <w:r w:rsidRPr="00952EFC">
              <w:rPr>
                <w:rStyle w:val="rvts113"/>
                <w:sz w:val="22"/>
                <w:szCs w:val="22"/>
              </w:rPr>
              <w:t>Дискуссионный метод</w:t>
            </w:r>
          </w:p>
          <w:p w:rsidR="00693693" w:rsidRPr="00952EFC" w:rsidRDefault="00693693" w:rsidP="004B0073">
            <w:pPr>
              <w:pStyle w:val="rvps2"/>
            </w:pPr>
            <w:r w:rsidRPr="00952EFC">
              <w:rPr>
                <w:rStyle w:val="rvts113"/>
                <w:sz w:val="22"/>
                <w:szCs w:val="22"/>
              </w:rPr>
              <w:t>Формы:</w:t>
            </w:r>
          </w:p>
          <w:p w:rsidR="00693693" w:rsidRPr="00952EFC" w:rsidRDefault="00693693" w:rsidP="004B0073">
            <w:pPr>
              <w:pStyle w:val="rvps2"/>
            </w:pPr>
            <w:r w:rsidRPr="00952EFC">
              <w:rPr>
                <w:rStyle w:val="rvts113"/>
                <w:sz w:val="22"/>
                <w:szCs w:val="22"/>
              </w:rPr>
              <w:t xml:space="preserve">- диалог (преподаватель – студенты) </w:t>
            </w:r>
          </w:p>
          <w:p w:rsidR="00693693" w:rsidRPr="00952EFC" w:rsidRDefault="00693693" w:rsidP="004B0073">
            <w:pPr>
              <w:pStyle w:val="rvps2"/>
            </w:pPr>
            <w:r w:rsidRPr="00952EFC">
              <w:rPr>
                <w:rStyle w:val="rvts113"/>
                <w:sz w:val="22"/>
                <w:szCs w:val="22"/>
              </w:rPr>
              <w:t>- полилог (дискуссия)</w:t>
            </w:r>
          </w:p>
        </w:tc>
        <w:tc>
          <w:tcPr>
            <w:tcW w:w="1560" w:type="dxa"/>
          </w:tcPr>
          <w:p w:rsidR="00693693" w:rsidRPr="00952EFC" w:rsidRDefault="00693693" w:rsidP="004B0073">
            <w:pPr>
              <w:pStyle w:val="rvps54"/>
            </w:pPr>
            <w:r w:rsidRPr="00952EFC">
              <w:rPr>
                <w:rStyle w:val="rvts113"/>
                <w:sz w:val="22"/>
                <w:szCs w:val="22"/>
              </w:rPr>
              <w:t>Печатные</w:t>
            </w:r>
          </w:p>
          <w:p w:rsidR="00693693" w:rsidRPr="00952EFC" w:rsidRDefault="00693693" w:rsidP="004B0073">
            <w:pPr>
              <w:pStyle w:val="rvps54"/>
            </w:pPr>
            <w:r w:rsidRPr="00952EFC">
              <w:rPr>
                <w:rStyle w:val="rvts113"/>
                <w:sz w:val="22"/>
                <w:szCs w:val="22"/>
              </w:rPr>
              <w:t>электронные презентации</w:t>
            </w:r>
          </w:p>
        </w:tc>
        <w:tc>
          <w:tcPr>
            <w:tcW w:w="1559" w:type="dxa"/>
          </w:tcPr>
          <w:p w:rsidR="00693693" w:rsidRPr="00952EFC" w:rsidRDefault="00693693" w:rsidP="004B0073">
            <w:pPr>
              <w:pStyle w:val="rvps6"/>
            </w:pPr>
            <w:r w:rsidRPr="00952EFC">
              <w:rPr>
                <w:rStyle w:val="rvts113"/>
                <w:sz w:val="22"/>
                <w:szCs w:val="22"/>
              </w:rPr>
              <w:t xml:space="preserve">Опрос, дискуссия, </w:t>
            </w:r>
          </w:p>
          <w:p w:rsidR="00693693" w:rsidRPr="00952EFC" w:rsidRDefault="00693693" w:rsidP="004B0073">
            <w:pPr>
              <w:pStyle w:val="rvps2"/>
            </w:pPr>
            <w:r w:rsidRPr="00952EFC">
              <w:rPr>
                <w:rStyle w:val="rvts113"/>
                <w:sz w:val="22"/>
                <w:szCs w:val="22"/>
              </w:rPr>
              <w:t>доклады (сообщения), тестирование</w:t>
            </w:r>
          </w:p>
        </w:tc>
      </w:tr>
      <w:tr w:rsidR="00693693" w:rsidRPr="00952EFC" w:rsidTr="009F794C">
        <w:tc>
          <w:tcPr>
            <w:tcW w:w="1931" w:type="dxa"/>
            <w:vMerge w:val="restart"/>
          </w:tcPr>
          <w:p w:rsidR="00693693" w:rsidRDefault="00693693" w:rsidP="004B0073">
            <w:pPr>
              <w:pStyle w:val="rvps6"/>
              <w:rPr>
                <w:rStyle w:val="rvts112"/>
                <w:color w:val="auto"/>
                <w:sz w:val="22"/>
              </w:rPr>
            </w:pPr>
            <w:r w:rsidRPr="00952EFC">
              <w:rPr>
                <w:rStyle w:val="rvts112"/>
                <w:color w:val="auto"/>
                <w:sz w:val="22"/>
                <w:szCs w:val="22"/>
              </w:rPr>
              <w:t>Тема 2.</w:t>
            </w:r>
          </w:p>
          <w:p w:rsidR="00693693" w:rsidRPr="00952EFC" w:rsidRDefault="00693693" w:rsidP="004B0073">
            <w:pPr>
              <w:pStyle w:val="rvps6"/>
            </w:pPr>
            <w:r w:rsidRPr="00952EFC">
              <w:rPr>
                <w:rStyle w:val="rvts112"/>
                <w:color w:val="auto"/>
                <w:sz w:val="22"/>
                <w:szCs w:val="22"/>
              </w:rPr>
              <w:t xml:space="preserve"> Классификация цен и их система</w:t>
            </w:r>
            <w:r w:rsidRPr="00952EFC">
              <w:rPr>
                <w:rStyle w:val="rvts113"/>
                <w:sz w:val="22"/>
                <w:szCs w:val="22"/>
              </w:rPr>
              <w:t> </w:t>
            </w:r>
          </w:p>
        </w:tc>
        <w:tc>
          <w:tcPr>
            <w:tcW w:w="1048" w:type="dxa"/>
          </w:tcPr>
          <w:p w:rsidR="00693693" w:rsidRPr="00952EFC" w:rsidRDefault="00693693" w:rsidP="004B0073">
            <w:pPr>
              <w:pStyle w:val="rvps3"/>
            </w:pPr>
            <w:r w:rsidRPr="00952EFC">
              <w:rPr>
                <w:rStyle w:val="rvts113"/>
                <w:sz w:val="22"/>
                <w:szCs w:val="22"/>
              </w:rPr>
              <w:t>Лекции</w:t>
            </w:r>
          </w:p>
        </w:tc>
        <w:tc>
          <w:tcPr>
            <w:tcW w:w="1192" w:type="dxa"/>
          </w:tcPr>
          <w:p w:rsidR="00693693" w:rsidRPr="00952EFC" w:rsidRDefault="00693693" w:rsidP="004B0073">
            <w:pPr>
              <w:pStyle w:val="rvps2"/>
            </w:pPr>
            <w:r w:rsidRPr="00952EFC">
              <w:rPr>
                <w:rStyle w:val="rvts113"/>
                <w:sz w:val="22"/>
                <w:szCs w:val="22"/>
              </w:rPr>
              <w:t>Коллективный</w:t>
            </w:r>
          </w:p>
        </w:tc>
        <w:tc>
          <w:tcPr>
            <w:tcW w:w="2126" w:type="dxa"/>
          </w:tcPr>
          <w:p w:rsidR="00693693" w:rsidRPr="00952EFC" w:rsidRDefault="00693693" w:rsidP="004B0073">
            <w:pPr>
              <w:pStyle w:val="rvps2"/>
            </w:pPr>
            <w:r w:rsidRPr="00952EFC">
              <w:rPr>
                <w:rStyle w:val="rvts113"/>
                <w:sz w:val="22"/>
                <w:szCs w:val="22"/>
              </w:rPr>
              <w:t>Сочетание методов:</w:t>
            </w:r>
          </w:p>
          <w:p w:rsidR="00693693" w:rsidRPr="00952EFC" w:rsidRDefault="00693693" w:rsidP="004B0073">
            <w:pPr>
              <w:pStyle w:val="rvps2"/>
            </w:pPr>
            <w:r w:rsidRPr="00952EFC">
              <w:rPr>
                <w:rStyle w:val="rvts113"/>
                <w:sz w:val="22"/>
                <w:szCs w:val="22"/>
              </w:rPr>
              <w:t>- объяснительно-иллюстративного;</w:t>
            </w:r>
          </w:p>
          <w:p w:rsidR="00693693" w:rsidRPr="00952EFC" w:rsidRDefault="00693693" w:rsidP="004B0073">
            <w:pPr>
              <w:pStyle w:val="rvps2"/>
            </w:pPr>
            <w:r w:rsidRPr="00952EFC">
              <w:rPr>
                <w:rStyle w:val="rvts113"/>
                <w:sz w:val="22"/>
                <w:szCs w:val="22"/>
              </w:rPr>
              <w:t>- метода проблемного изложения материала</w:t>
            </w:r>
          </w:p>
          <w:p w:rsidR="00693693" w:rsidRPr="00952EFC" w:rsidRDefault="00693693" w:rsidP="004B0073">
            <w:pPr>
              <w:pStyle w:val="rvps2"/>
            </w:pPr>
            <w:r w:rsidRPr="00952EFC">
              <w:rPr>
                <w:rStyle w:val="rvts113"/>
                <w:sz w:val="22"/>
                <w:szCs w:val="22"/>
              </w:rPr>
              <w:t>Форма: диалог</w:t>
            </w:r>
          </w:p>
        </w:tc>
        <w:tc>
          <w:tcPr>
            <w:tcW w:w="1560" w:type="dxa"/>
          </w:tcPr>
          <w:p w:rsidR="00693693" w:rsidRPr="00952EFC" w:rsidRDefault="00693693" w:rsidP="004B0073">
            <w:pPr>
              <w:pStyle w:val="rvps2"/>
            </w:pPr>
            <w:r w:rsidRPr="00952EFC">
              <w:rPr>
                <w:rStyle w:val="rvts113"/>
                <w:sz w:val="22"/>
                <w:szCs w:val="22"/>
              </w:rPr>
              <w:t xml:space="preserve">печатные </w:t>
            </w:r>
          </w:p>
          <w:p w:rsidR="00693693" w:rsidRPr="00952EFC" w:rsidRDefault="00693693" w:rsidP="004B0073">
            <w:pPr>
              <w:pStyle w:val="rvps2"/>
            </w:pPr>
          </w:p>
          <w:p w:rsidR="00693693" w:rsidRPr="00952EFC" w:rsidRDefault="00693693" w:rsidP="004B0073">
            <w:pPr>
              <w:pStyle w:val="rvps2"/>
            </w:pPr>
            <w:r w:rsidRPr="00952EFC">
              <w:rPr>
                <w:rStyle w:val="rvts113"/>
                <w:sz w:val="22"/>
                <w:szCs w:val="22"/>
              </w:rPr>
              <w:t xml:space="preserve">электронные презентации </w:t>
            </w:r>
          </w:p>
        </w:tc>
        <w:tc>
          <w:tcPr>
            <w:tcW w:w="1559" w:type="dxa"/>
          </w:tcPr>
          <w:p w:rsidR="00693693" w:rsidRPr="00952EFC" w:rsidRDefault="00693693" w:rsidP="004B0073">
            <w:pPr>
              <w:pStyle w:val="rvps2"/>
            </w:pPr>
            <w:r w:rsidRPr="00952EFC">
              <w:rPr>
                <w:rStyle w:val="rvts113"/>
                <w:sz w:val="22"/>
                <w:szCs w:val="22"/>
              </w:rPr>
              <w:t>Устные ответы студентов на  вопросы преподавателя  по теме (по ходу лекции или в конце занятия)</w:t>
            </w:r>
          </w:p>
        </w:tc>
      </w:tr>
      <w:tr w:rsidR="00693693" w:rsidRPr="00952EFC" w:rsidTr="009F794C">
        <w:trPr>
          <w:trHeight w:val="1230"/>
        </w:trPr>
        <w:tc>
          <w:tcPr>
            <w:tcW w:w="1931" w:type="dxa"/>
            <w:vMerge/>
          </w:tcPr>
          <w:p w:rsidR="00693693" w:rsidRPr="00952EFC" w:rsidRDefault="00693693" w:rsidP="004B0073">
            <w:pPr>
              <w:pStyle w:val="rvps2"/>
            </w:pPr>
          </w:p>
        </w:tc>
        <w:tc>
          <w:tcPr>
            <w:tcW w:w="1048" w:type="dxa"/>
          </w:tcPr>
          <w:p w:rsidR="00693693" w:rsidRPr="00952EFC" w:rsidRDefault="00693693" w:rsidP="004B0073">
            <w:pPr>
              <w:pStyle w:val="rvps3"/>
            </w:pPr>
            <w:r w:rsidRPr="00952EFC">
              <w:rPr>
                <w:rStyle w:val="rvts113"/>
                <w:sz w:val="22"/>
                <w:szCs w:val="22"/>
              </w:rPr>
              <w:t>Семинар</w:t>
            </w:r>
          </w:p>
        </w:tc>
        <w:tc>
          <w:tcPr>
            <w:tcW w:w="1192" w:type="dxa"/>
          </w:tcPr>
          <w:p w:rsidR="00693693" w:rsidRPr="00952EFC" w:rsidRDefault="00693693" w:rsidP="004B0073">
            <w:pPr>
              <w:pStyle w:val="rvps2"/>
            </w:pPr>
            <w:r w:rsidRPr="00952EFC">
              <w:rPr>
                <w:rStyle w:val="rvts113"/>
                <w:sz w:val="22"/>
                <w:szCs w:val="22"/>
              </w:rPr>
              <w:t>Коллективно-</w:t>
            </w:r>
          </w:p>
          <w:p w:rsidR="00693693" w:rsidRPr="00952EFC" w:rsidRDefault="00693693" w:rsidP="004B0073">
            <w:pPr>
              <w:pStyle w:val="rvps2"/>
            </w:pPr>
            <w:r w:rsidRPr="00952EFC">
              <w:rPr>
                <w:rStyle w:val="rvts113"/>
                <w:sz w:val="22"/>
                <w:szCs w:val="22"/>
              </w:rPr>
              <w:t>индивидуальный</w:t>
            </w:r>
          </w:p>
        </w:tc>
        <w:tc>
          <w:tcPr>
            <w:tcW w:w="2126" w:type="dxa"/>
          </w:tcPr>
          <w:p w:rsidR="00693693" w:rsidRPr="00952EFC" w:rsidRDefault="00693693" w:rsidP="004B0073">
            <w:pPr>
              <w:pStyle w:val="rvps2"/>
            </w:pPr>
            <w:r w:rsidRPr="00952EFC">
              <w:rPr>
                <w:rStyle w:val="rvts113"/>
                <w:sz w:val="22"/>
                <w:szCs w:val="22"/>
              </w:rPr>
              <w:t>Дискуссионный метод</w:t>
            </w:r>
          </w:p>
          <w:p w:rsidR="00693693" w:rsidRPr="00952EFC" w:rsidRDefault="00693693" w:rsidP="004B0073">
            <w:pPr>
              <w:pStyle w:val="rvps2"/>
            </w:pPr>
            <w:r w:rsidRPr="00952EFC">
              <w:rPr>
                <w:rStyle w:val="rvts113"/>
                <w:sz w:val="22"/>
                <w:szCs w:val="22"/>
              </w:rPr>
              <w:t>Формы:</w:t>
            </w:r>
          </w:p>
          <w:p w:rsidR="00693693" w:rsidRPr="00952EFC" w:rsidRDefault="00693693" w:rsidP="004B0073">
            <w:pPr>
              <w:pStyle w:val="rvps2"/>
            </w:pPr>
            <w:r w:rsidRPr="00952EFC">
              <w:rPr>
                <w:rStyle w:val="rvts113"/>
                <w:sz w:val="22"/>
                <w:szCs w:val="22"/>
              </w:rPr>
              <w:t xml:space="preserve">- диалог (преподаватель – студенты) </w:t>
            </w:r>
          </w:p>
        </w:tc>
        <w:tc>
          <w:tcPr>
            <w:tcW w:w="1560" w:type="dxa"/>
          </w:tcPr>
          <w:p w:rsidR="00693693" w:rsidRPr="00952EFC" w:rsidRDefault="00693693" w:rsidP="004B0073">
            <w:pPr>
              <w:pStyle w:val="rvps2"/>
            </w:pPr>
            <w:r w:rsidRPr="00952EFC">
              <w:rPr>
                <w:rStyle w:val="rvts113"/>
                <w:sz w:val="22"/>
                <w:szCs w:val="22"/>
              </w:rPr>
              <w:t>печатные  </w:t>
            </w:r>
          </w:p>
          <w:p w:rsidR="00693693" w:rsidRPr="00952EFC" w:rsidRDefault="00693693" w:rsidP="004B0073">
            <w:pPr>
              <w:pStyle w:val="rvps2"/>
            </w:pPr>
            <w:r w:rsidRPr="00952EFC">
              <w:rPr>
                <w:rStyle w:val="rvts113"/>
                <w:sz w:val="22"/>
                <w:szCs w:val="22"/>
              </w:rPr>
              <w:t xml:space="preserve">электронные </w:t>
            </w:r>
          </w:p>
        </w:tc>
        <w:tc>
          <w:tcPr>
            <w:tcW w:w="1559" w:type="dxa"/>
          </w:tcPr>
          <w:p w:rsidR="00693693" w:rsidRPr="00952EFC" w:rsidRDefault="00693693" w:rsidP="004B0073">
            <w:pPr>
              <w:pStyle w:val="rvps2"/>
            </w:pPr>
            <w:r w:rsidRPr="00952EFC">
              <w:rPr>
                <w:rStyle w:val="rvts113"/>
                <w:sz w:val="22"/>
                <w:szCs w:val="22"/>
              </w:rPr>
              <w:t>Устный опрос, решение примеров</w:t>
            </w:r>
          </w:p>
        </w:tc>
      </w:tr>
      <w:tr w:rsidR="00693693" w:rsidRPr="00952EFC" w:rsidTr="009F794C">
        <w:trPr>
          <w:trHeight w:val="1230"/>
        </w:trPr>
        <w:tc>
          <w:tcPr>
            <w:tcW w:w="1931" w:type="dxa"/>
            <w:vMerge w:val="restart"/>
          </w:tcPr>
          <w:p w:rsidR="00693693" w:rsidRPr="00952EFC" w:rsidRDefault="00693693" w:rsidP="004B0073">
            <w:pPr>
              <w:pStyle w:val="rvps6"/>
            </w:pPr>
            <w:r>
              <w:rPr>
                <w:rStyle w:val="rvts112"/>
                <w:color w:val="auto"/>
                <w:sz w:val="22"/>
                <w:szCs w:val="22"/>
              </w:rPr>
              <w:t xml:space="preserve">Тема 3. </w:t>
            </w:r>
            <w:r w:rsidRPr="00952EFC">
              <w:rPr>
                <w:rStyle w:val="rvts112"/>
                <w:color w:val="auto"/>
                <w:sz w:val="22"/>
                <w:szCs w:val="22"/>
              </w:rPr>
              <w:t>Структура цены</w:t>
            </w:r>
          </w:p>
        </w:tc>
        <w:tc>
          <w:tcPr>
            <w:tcW w:w="1048" w:type="dxa"/>
          </w:tcPr>
          <w:p w:rsidR="00693693" w:rsidRPr="00952EFC" w:rsidRDefault="00693693" w:rsidP="004B0073">
            <w:pPr>
              <w:pStyle w:val="rvps2"/>
            </w:pPr>
            <w:r w:rsidRPr="00952EFC">
              <w:rPr>
                <w:rStyle w:val="rvts113"/>
                <w:sz w:val="22"/>
                <w:szCs w:val="22"/>
              </w:rPr>
              <w:t>Лекции</w:t>
            </w:r>
          </w:p>
        </w:tc>
        <w:tc>
          <w:tcPr>
            <w:tcW w:w="1192" w:type="dxa"/>
          </w:tcPr>
          <w:p w:rsidR="00693693" w:rsidRPr="00952EFC" w:rsidRDefault="00693693" w:rsidP="004B0073">
            <w:pPr>
              <w:pStyle w:val="rvps2"/>
            </w:pPr>
            <w:r w:rsidRPr="00952EFC">
              <w:rPr>
                <w:rStyle w:val="rvts113"/>
                <w:sz w:val="22"/>
                <w:szCs w:val="22"/>
              </w:rPr>
              <w:t>Коллективный</w:t>
            </w:r>
          </w:p>
        </w:tc>
        <w:tc>
          <w:tcPr>
            <w:tcW w:w="2126" w:type="dxa"/>
          </w:tcPr>
          <w:p w:rsidR="00693693" w:rsidRPr="00952EFC" w:rsidRDefault="00693693" w:rsidP="004B0073">
            <w:pPr>
              <w:pStyle w:val="rvps2"/>
            </w:pPr>
            <w:r w:rsidRPr="00952EFC">
              <w:rPr>
                <w:rStyle w:val="rvts113"/>
                <w:sz w:val="22"/>
                <w:szCs w:val="22"/>
              </w:rPr>
              <w:t>Сочетание методов:</w:t>
            </w:r>
          </w:p>
          <w:p w:rsidR="00693693" w:rsidRPr="00952EFC" w:rsidRDefault="00693693" w:rsidP="004B0073">
            <w:pPr>
              <w:pStyle w:val="rvps2"/>
            </w:pPr>
            <w:r w:rsidRPr="00952EFC">
              <w:rPr>
                <w:rStyle w:val="rvts113"/>
                <w:sz w:val="22"/>
                <w:szCs w:val="22"/>
              </w:rPr>
              <w:t>- объяснительно-иллюстративного;</w:t>
            </w:r>
          </w:p>
          <w:p w:rsidR="00693693" w:rsidRPr="00952EFC" w:rsidRDefault="00693693" w:rsidP="004B0073">
            <w:pPr>
              <w:pStyle w:val="rvps2"/>
            </w:pPr>
            <w:r w:rsidRPr="00952EFC">
              <w:rPr>
                <w:rStyle w:val="rvts113"/>
                <w:sz w:val="22"/>
                <w:szCs w:val="22"/>
              </w:rPr>
              <w:t>- метода проблемного изложения материала</w:t>
            </w:r>
          </w:p>
          <w:p w:rsidR="00693693" w:rsidRPr="00952EFC" w:rsidRDefault="00693693" w:rsidP="004B0073">
            <w:pPr>
              <w:pStyle w:val="rvps2"/>
            </w:pPr>
            <w:r w:rsidRPr="00952EFC">
              <w:rPr>
                <w:rStyle w:val="rvts113"/>
                <w:sz w:val="22"/>
                <w:szCs w:val="22"/>
              </w:rPr>
              <w:t>Форма: диалог</w:t>
            </w:r>
          </w:p>
        </w:tc>
        <w:tc>
          <w:tcPr>
            <w:tcW w:w="1560" w:type="dxa"/>
          </w:tcPr>
          <w:p w:rsidR="00693693" w:rsidRPr="00952EFC" w:rsidRDefault="00693693" w:rsidP="004B0073">
            <w:pPr>
              <w:pStyle w:val="rvps2"/>
            </w:pPr>
            <w:r w:rsidRPr="00952EFC">
              <w:rPr>
                <w:rStyle w:val="rvts113"/>
                <w:sz w:val="22"/>
                <w:szCs w:val="22"/>
              </w:rPr>
              <w:t>печатные  </w:t>
            </w: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Устные ответы студентов на  вопросы преподавателя  по теме (по ходу лекции или в конце занятия)</w:t>
            </w:r>
          </w:p>
        </w:tc>
      </w:tr>
      <w:tr w:rsidR="00693693" w:rsidRPr="00952EFC" w:rsidTr="009F794C">
        <w:trPr>
          <w:trHeight w:val="1590"/>
        </w:trPr>
        <w:tc>
          <w:tcPr>
            <w:tcW w:w="1931" w:type="dxa"/>
            <w:vMerge/>
          </w:tcPr>
          <w:p w:rsidR="00693693" w:rsidRPr="00952EFC" w:rsidRDefault="00693693" w:rsidP="004B0073">
            <w:pPr>
              <w:pStyle w:val="rvps6"/>
            </w:pPr>
          </w:p>
        </w:tc>
        <w:tc>
          <w:tcPr>
            <w:tcW w:w="1048" w:type="dxa"/>
          </w:tcPr>
          <w:p w:rsidR="00693693" w:rsidRPr="00952EFC" w:rsidRDefault="00693693" w:rsidP="004B0073">
            <w:pPr>
              <w:pStyle w:val="rvps3"/>
            </w:pPr>
            <w:r w:rsidRPr="00952EFC">
              <w:rPr>
                <w:rStyle w:val="rvts113"/>
                <w:sz w:val="22"/>
                <w:szCs w:val="22"/>
              </w:rPr>
              <w:t>Семинар</w:t>
            </w:r>
          </w:p>
        </w:tc>
        <w:tc>
          <w:tcPr>
            <w:tcW w:w="1192" w:type="dxa"/>
          </w:tcPr>
          <w:p w:rsidR="00693693" w:rsidRPr="00952EFC" w:rsidRDefault="00693693" w:rsidP="004B0073">
            <w:pPr>
              <w:pStyle w:val="rvps2"/>
            </w:pPr>
            <w:r w:rsidRPr="00952EFC">
              <w:rPr>
                <w:rStyle w:val="rvts113"/>
                <w:sz w:val="22"/>
                <w:szCs w:val="22"/>
              </w:rPr>
              <w:t>Коллективно-</w:t>
            </w:r>
          </w:p>
          <w:p w:rsidR="00693693" w:rsidRPr="00952EFC" w:rsidRDefault="00693693" w:rsidP="004B0073">
            <w:pPr>
              <w:pStyle w:val="rvps2"/>
            </w:pPr>
            <w:r w:rsidRPr="00952EFC">
              <w:rPr>
                <w:rStyle w:val="rvts113"/>
                <w:sz w:val="22"/>
                <w:szCs w:val="22"/>
              </w:rPr>
              <w:t>индивидуальный</w:t>
            </w:r>
          </w:p>
        </w:tc>
        <w:tc>
          <w:tcPr>
            <w:tcW w:w="2126" w:type="dxa"/>
          </w:tcPr>
          <w:p w:rsidR="00693693" w:rsidRPr="00952EFC" w:rsidRDefault="00693693" w:rsidP="004B0073">
            <w:pPr>
              <w:pStyle w:val="rvps2"/>
            </w:pPr>
            <w:r w:rsidRPr="00952EFC">
              <w:rPr>
                <w:rStyle w:val="rvts113"/>
                <w:sz w:val="22"/>
                <w:szCs w:val="22"/>
              </w:rPr>
              <w:t>Дискуссионный метод</w:t>
            </w:r>
          </w:p>
          <w:p w:rsidR="00693693" w:rsidRPr="00952EFC" w:rsidRDefault="00693693" w:rsidP="004B0073">
            <w:pPr>
              <w:pStyle w:val="rvps2"/>
            </w:pPr>
            <w:r w:rsidRPr="00952EFC">
              <w:rPr>
                <w:rStyle w:val="rvts113"/>
                <w:sz w:val="22"/>
                <w:szCs w:val="22"/>
              </w:rPr>
              <w:t>Формы:</w:t>
            </w:r>
          </w:p>
          <w:p w:rsidR="00693693" w:rsidRPr="00952EFC" w:rsidRDefault="00693693" w:rsidP="004B0073">
            <w:pPr>
              <w:pStyle w:val="rvps2"/>
            </w:pPr>
            <w:r w:rsidRPr="00952EFC">
              <w:rPr>
                <w:rStyle w:val="rvts113"/>
                <w:sz w:val="22"/>
                <w:szCs w:val="22"/>
              </w:rPr>
              <w:t>- диалог (преподаватель –</w:t>
            </w:r>
          </w:p>
        </w:tc>
        <w:tc>
          <w:tcPr>
            <w:tcW w:w="1560" w:type="dxa"/>
          </w:tcPr>
          <w:p w:rsidR="00693693" w:rsidRPr="00952EFC" w:rsidRDefault="00693693" w:rsidP="004B0073">
            <w:pPr>
              <w:pStyle w:val="rvps2"/>
            </w:pPr>
            <w:r w:rsidRPr="00952EFC">
              <w:rPr>
                <w:rStyle w:val="rvts113"/>
                <w:sz w:val="22"/>
                <w:szCs w:val="22"/>
              </w:rPr>
              <w:t>печатные  </w:t>
            </w:r>
          </w:p>
          <w:p w:rsidR="00693693" w:rsidRPr="00952EFC" w:rsidRDefault="00693693" w:rsidP="004B0073">
            <w:pPr>
              <w:pStyle w:val="rvps2"/>
            </w:pPr>
            <w:r w:rsidRPr="00952EFC">
              <w:rPr>
                <w:rStyle w:val="rvts113"/>
                <w:sz w:val="22"/>
                <w:szCs w:val="22"/>
              </w:rPr>
              <w:t>электронные</w:t>
            </w:r>
          </w:p>
        </w:tc>
        <w:tc>
          <w:tcPr>
            <w:tcW w:w="1559" w:type="dxa"/>
          </w:tcPr>
          <w:p w:rsidR="00693693" w:rsidRPr="00952EFC" w:rsidRDefault="00693693" w:rsidP="004B0073">
            <w:pPr>
              <w:pStyle w:val="rvps2"/>
            </w:pPr>
            <w:r w:rsidRPr="00952EFC">
              <w:rPr>
                <w:rStyle w:val="rvts113"/>
                <w:sz w:val="22"/>
                <w:szCs w:val="22"/>
              </w:rPr>
              <w:t>Устный опрос, решение примеров, тестирование</w:t>
            </w:r>
          </w:p>
        </w:tc>
      </w:tr>
      <w:tr w:rsidR="00693693" w:rsidRPr="00952EFC" w:rsidTr="009F794C">
        <w:tc>
          <w:tcPr>
            <w:tcW w:w="1931" w:type="dxa"/>
            <w:vMerge w:val="restart"/>
          </w:tcPr>
          <w:p w:rsidR="00693693" w:rsidRDefault="00693693" w:rsidP="004B0073">
            <w:pPr>
              <w:pStyle w:val="rvps6"/>
              <w:rPr>
                <w:rStyle w:val="rvts112"/>
                <w:color w:val="auto"/>
                <w:sz w:val="22"/>
              </w:rPr>
            </w:pPr>
            <w:r>
              <w:rPr>
                <w:rStyle w:val="rvts112"/>
                <w:color w:val="auto"/>
                <w:sz w:val="22"/>
                <w:szCs w:val="22"/>
              </w:rPr>
              <w:t xml:space="preserve">Тема 4. </w:t>
            </w:r>
          </w:p>
          <w:p w:rsidR="00693693" w:rsidRPr="00952EFC" w:rsidRDefault="00693693" w:rsidP="004B0073">
            <w:pPr>
              <w:pStyle w:val="rvps6"/>
            </w:pPr>
            <w:r w:rsidRPr="00952EFC">
              <w:rPr>
                <w:rStyle w:val="rvts112"/>
                <w:color w:val="auto"/>
                <w:sz w:val="22"/>
                <w:szCs w:val="22"/>
              </w:rPr>
              <w:t>Ценообразующие факторы</w:t>
            </w:r>
          </w:p>
        </w:tc>
        <w:tc>
          <w:tcPr>
            <w:tcW w:w="1048" w:type="dxa"/>
          </w:tcPr>
          <w:p w:rsidR="00693693" w:rsidRPr="00952EFC" w:rsidRDefault="00693693" w:rsidP="004B0073">
            <w:pPr>
              <w:pStyle w:val="rvps2"/>
            </w:pPr>
            <w:r w:rsidRPr="00952EFC">
              <w:rPr>
                <w:rStyle w:val="rvts113"/>
                <w:sz w:val="22"/>
                <w:szCs w:val="22"/>
              </w:rPr>
              <w:t>Лекции</w:t>
            </w:r>
          </w:p>
        </w:tc>
        <w:tc>
          <w:tcPr>
            <w:tcW w:w="1192" w:type="dxa"/>
          </w:tcPr>
          <w:p w:rsidR="00693693" w:rsidRPr="00952EFC" w:rsidRDefault="00693693" w:rsidP="004B0073">
            <w:pPr>
              <w:pStyle w:val="rvps2"/>
            </w:pPr>
            <w:r w:rsidRPr="00952EFC">
              <w:rPr>
                <w:rStyle w:val="rvts113"/>
                <w:sz w:val="22"/>
                <w:szCs w:val="22"/>
              </w:rPr>
              <w:t>Коллективный</w:t>
            </w:r>
          </w:p>
        </w:tc>
        <w:tc>
          <w:tcPr>
            <w:tcW w:w="2126" w:type="dxa"/>
          </w:tcPr>
          <w:p w:rsidR="00693693" w:rsidRPr="00952EFC" w:rsidRDefault="00693693" w:rsidP="004B0073">
            <w:pPr>
              <w:pStyle w:val="rvps2"/>
            </w:pPr>
            <w:r w:rsidRPr="00952EFC">
              <w:rPr>
                <w:rStyle w:val="rvts113"/>
                <w:sz w:val="22"/>
                <w:szCs w:val="22"/>
              </w:rPr>
              <w:t>Сочетание методов:</w:t>
            </w:r>
          </w:p>
          <w:p w:rsidR="00693693" w:rsidRPr="00952EFC" w:rsidRDefault="00693693" w:rsidP="004B0073">
            <w:pPr>
              <w:pStyle w:val="rvps2"/>
            </w:pPr>
            <w:r w:rsidRPr="00952EFC">
              <w:rPr>
                <w:rStyle w:val="rvts113"/>
                <w:sz w:val="22"/>
                <w:szCs w:val="22"/>
              </w:rPr>
              <w:t>- объяснительно-иллюстративного;</w:t>
            </w:r>
          </w:p>
          <w:p w:rsidR="00693693" w:rsidRPr="00952EFC" w:rsidRDefault="00693693" w:rsidP="004B0073">
            <w:pPr>
              <w:pStyle w:val="rvps2"/>
            </w:pPr>
            <w:r w:rsidRPr="00952EFC">
              <w:rPr>
                <w:rStyle w:val="rvts113"/>
                <w:sz w:val="22"/>
                <w:szCs w:val="22"/>
              </w:rPr>
              <w:t>- метода проблемного изложения материала</w:t>
            </w:r>
          </w:p>
          <w:p w:rsidR="00693693" w:rsidRPr="00952EFC" w:rsidRDefault="00693693" w:rsidP="004B0073">
            <w:pPr>
              <w:pStyle w:val="rvps2"/>
            </w:pPr>
            <w:r w:rsidRPr="00952EFC">
              <w:rPr>
                <w:rStyle w:val="rvts113"/>
                <w:sz w:val="22"/>
                <w:szCs w:val="22"/>
              </w:rPr>
              <w:t>Форма: диалог</w:t>
            </w:r>
          </w:p>
        </w:tc>
        <w:tc>
          <w:tcPr>
            <w:tcW w:w="1560" w:type="dxa"/>
          </w:tcPr>
          <w:p w:rsidR="00693693" w:rsidRPr="00952EFC" w:rsidRDefault="00693693" w:rsidP="004B0073">
            <w:pPr>
              <w:pStyle w:val="rvps2"/>
            </w:pPr>
            <w:r w:rsidRPr="00952EFC">
              <w:rPr>
                <w:rStyle w:val="rvts113"/>
                <w:sz w:val="22"/>
                <w:szCs w:val="22"/>
              </w:rPr>
              <w:t>печатные  </w:t>
            </w: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Устные ответы студентов на  вопросы преподавателя  по теме (по ходу лекции или в конце занятия)</w:t>
            </w:r>
          </w:p>
        </w:tc>
      </w:tr>
      <w:tr w:rsidR="00693693" w:rsidRPr="00952EFC" w:rsidTr="009F794C">
        <w:tc>
          <w:tcPr>
            <w:tcW w:w="1931" w:type="dxa"/>
            <w:vMerge/>
          </w:tcPr>
          <w:p w:rsidR="00693693" w:rsidRPr="00952EFC" w:rsidRDefault="00693693" w:rsidP="004B0073">
            <w:pPr>
              <w:pStyle w:val="rvps6"/>
            </w:pPr>
          </w:p>
        </w:tc>
        <w:tc>
          <w:tcPr>
            <w:tcW w:w="1048" w:type="dxa"/>
          </w:tcPr>
          <w:p w:rsidR="00693693" w:rsidRPr="00952EFC" w:rsidRDefault="00693693" w:rsidP="004B0073">
            <w:pPr>
              <w:pStyle w:val="rvps2"/>
            </w:pPr>
            <w:r w:rsidRPr="00952EFC">
              <w:rPr>
                <w:rStyle w:val="rvts113"/>
                <w:sz w:val="22"/>
                <w:szCs w:val="22"/>
              </w:rPr>
              <w:t>Семинар</w:t>
            </w:r>
          </w:p>
        </w:tc>
        <w:tc>
          <w:tcPr>
            <w:tcW w:w="1192" w:type="dxa"/>
          </w:tcPr>
          <w:p w:rsidR="00693693" w:rsidRPr="00952EFC" w:rsidRDefault="00693693" w:rsidP="004B0073">
            <w:pPr>
              <w:pStyle w:val="rvps2"/>
            </w:pPr>
            <w:r w:rsidRPr="00952EFC">
              <w:rPr>
                <w:rStyle w:val="rvts113"/>
                <w:sz w:val="22"/>
                <w:szCs w:val="22"/>
              </w:rPr>
              <w:t>Коллективно-</w:t>
            </w:r>
          </w:p>
          <w:p w:rsidR="00693693" w:rsidRPr="00952EFC" w:rsidRDefault="00693693" w:rsidP="004B0073">
            <w:pPr>
              <w:pStyle w:val="rvps2"/>
            </w:pPr>
            <w:r w:rsidRPr="00952EFC">
              <w:rPr>
                <w:rStyle w:val="rvts113"/>
                <w:sz w:val="22"/>
                <w:szCs w:val="22"/>
              </w:rPr>
              <w:t>индивидуальный</w:t>
            </w:r>
          </w:p>
        </w:tc>
        <w:tc>
          <w:tcPr>
            <w:tcW w:w="2126" w:type="dxa"/>
          </w:tcPr>
          <w:p w:rsidR="00693693" w:rsidRPr="00952EFC" w:rsidRDefault="00693693" w:rsidP="004B0073">
            <w:pPr>
              <w:pStyle w:val="rvps2"/>
            </w:pPr>
            <w:r w:rsidRPr="00952EFC">
              <w:rPr>
                <w:rStyle w:val="rvts113"/>
                <w:sz w:val="22"/>
                <w:szCs w:val="22"/>
              </w:rPr>
              <w:t>Дискуссионный метод</w:t>
            </w:r>
          </w:p>
          <w:p w:rsidR="00693693" w:rsidRPr="00952EFC" w:rsidRDefault="00693693" w:rsidP="004B0073">
            <w:pPr>
              <w:pStyle w:val="rvps2"/>
            </w:pPr>
            <w:r w:rsidRPr="00952EFC">
              <w:rPr>
                <w:rStyle w:val="rvts113"/>
                <w:sz w:val="22"/>
                <w:szCs w:val="22"/>
              </w:rPr>
              <w:t>Формы:</w:t>
            </w:r>
          </w:p>
          <w:p w:rsidR="00693693" w:rsidRPr="00952EFC" w:rsidRDefault="00693693" w:rsidP="004B0073">
            <w:pPr>
              <w:pStyle w:val="rvps2"/>
            </w:pPr>
            <w:r w:rsidRPr="00952EFC">
              <w:rPr>
                <w:rStyle w:val="rvts113"/>
                <w:sz w:val="22"/>
                <w:szCs w:val="22"/>
              </w:rPr>
              <w:t>- диалог - индивидуальный (решение задач)</w:t>
            </w:r>
          </w:p>
          <w:p w:rsidR="00693693" w:rsidRPr="00952EFC" w:rsidRDefault="00693693" w:rsidP="004B0073">
            <w:pPr>
              <w:pStyle w:val="rvps2"/>
            </w:pPr>
          </w:p>
        </w:tc>
        <w:tc>
          <w:tcPr>
            <w:tcW w:w="1560" w:type="dxa"/>
          </w:tcPr>
          <w:p w:rsidR="00693693" w:rsidRPr="00952EFC" w:rsidRDefault="00693693" w:rsidP="004B0073">
            <w:pPr>
              <w:pStyle w:val="rvps2"/>
            </w:pPr>
            <w:r w:rsidRPr="00952EFC">
              <w:rPr>
                <w:rStyle w:val="rvts113"/>
                <w:sz w:val="22"/>
                <w:szCs w:val="22"/>
              </w:rPr>
              <w:t>печатные  </w:t>
            </w: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Устный опрос Выполненные практические задания</w:t>
            </w:r>
          </w:p>
        </w:tc>
      </w:tr>
      <w:tr w:rsidR="00693693" w:rsidRPr="00952EFC" w:rsidTr="009F794C">
        <w:tc>
          <w:tcPr>
            <w:tcW w:w="1931" w:type="dxa"/>
            <w:vMerge w:val="restart"/>
          </w:tcPr>
          <w:p w:rsidR="00693693" w:rsidRPr="00952EFC" w:rsidRDefault="00693693" w:rsidP="004B0073">
            <w:pPr>
              <w:pStyle w:val="rvps6"/>
            </w:pPr>
            <w:r>
              <w:rPr>
                <w:rStyle w:val="rvts112"/>
                <w:color w:val="auto"/>
                <w:sz w:val="22"/>
                <w:szCs w:val="22"/>
              </w:rPr>
              <w:t xml:space="preserve">Тема 5. </w:t>
            </w:r>
            <w:r w:rsidRPr="00952EFC">
              <w:rPr>
                <w:rStyle w:val="rvts112"/>
                <w:color w:val="auto"/>
                <w:sz w:val="22"/>
                <w:szCs w:val="22"/>
              </w:rPr>
              <w:t>Методы ценообразования</w:t>
            </w:r>
          </w:p>
        </w:tc>
        <w:tc>
          <w:tcPr>
            <w:tcW w:w="1048" w:type="dxa"/>
          </w:tcPr>
          <w:p w:rsidR="00693693" w:rsidRPr="00952EFC" w:rsidRDefault="00693693" w:rsidP="004B0073">
            <w:pPr>
              <w:pStyle w:val="rvps2"/>
            </w:pPr>
            <w:r w:rsidRPr="00952EFC">
              <w:rPr>
                <w:rStyle w:val="rvts113"/>
                <w:sz w:val="22"/>
                <w:szCs w:val="22"/>
              </w:rPr>
              <w:t>Лекции</w:t>
            </w:r>
          </w:p>
        </w:tc>
        <w:tc>
          <w:tcPr>
            <w:tcW w:w="1192" w:type="dxa"/>
          </w:tcPr>
          <w:p w:rsidR="00693693" w:rsidRPr="00952EFC" w:rsidRDefault="00693693" w:rsidP="004B0073">
            <w:pPr>
              <w:pStyle w:val="rvps2"/>
            </w:pPr>
            <w:r w:rsidRPr="00952EFC">
              <w:rPr>
                <w:rStyle w:val="rvts113"/>
                <w:sz w:val="22"/>
                <w:szCs w:val="22"/>
              </w:rPr>
              <w:t>Коллективный</w:t>
            </w:r>
          </w:p>
        </w:tc>
        <w:tc>
          <w:tcPr>
            <w:tcW w:w="2126" w:type="dxa"/>
          </w:tcPr>
          <w:p w:rsidR="00693693" w:rsidRPr="00952EFC" w:rsidRDefault="00693693" w:rsidP="004B0073">
            <w:pPr>
              <w:pStyle w:val="rvps2"/>
            </w:pPr>
            <w:r w:rsidRPr="00952EFC">
              <w:rPr>
                <w:rStyle w:val="rvts113"/>
                <w:sz w:val="22"/>
                <w:szCs w:val="22"/>
              </w:rPr>
              <w:t>Сочетание методов:</w:t>
            </w:r>
          </w:p>
          <w:p w:rsidR="00693693" w:rsidRPr="00952EFC" w:rsidRDefault="00693693" w:rsidP="004B0073">
            <w:pPr>
              <w:pStyle w:val="rvps2"/>
            </w:pPr>
            <w:r w:rsidRPr="00952EFC">
              <w:rPr>
                <w:rStyle w:val="rvts113"/>
                <w:sz w:val="22"/>
                <w:szCs w:val="22"/>
              </w:rPr>
              <w:t>- объяснительно-иллюстративного;</w:t>
            </w:r>
          </w:p>
          <w:p w:rsidR="00693693" w:rsidRPr="00952EFC" w:rsidRDefault="00693693" w:rsidP="004B0073">
            <w:pPr>
              <w:pStyle w:val="rvps2"/>
            </w:pPr>
            <w:r w:rsidRPr="00952EFC">
              <w:rPr>
                <w:rStyle w:val="rvts113"/>
                <w:sz w:val="22"/>
                <w:szCs w:val="22"/>
              </w:rPr>
              <w:t>- метода проблемного изложения материала</w:t>
            </w:r>
          </w:p>
          <w:p w:rsidR="00693693" w:rsidRPr="00952EFC" w:rsidRDefault="00693693" w:rsidP="004B0073">
            <w:pPr>
              <w:pStyle w:val="rvps2"/>
            </w:pPr>
            <w:r w:rsidRPr="00952EFC">
              <w:rPr>
                <w:rStyle w:val="rvts113"/>
                <w:sz w:val="22"/>
                <w:szCs w:val="22"/>
              </w:rPr>
              <w:t>Форма: диалог</w:t>
            </w:r>
          </w:p>
        </w:tc>
        <w:tc>
          <w:tcPr>
            <w:tcW w:w="1560" w:type="dxa"/>
          </w:tcPr>
          <w:p w:rsidR="00693693" w:rsidRPr="00952EFC" w:rsidRDefault="00693693" w:rsidP="004B0073">
            <w:pPr>
              <w:pStyle w:val="rvps2"/>
            </w:pPr>
            <w:r w:rsidRPr="00952EFC">
              <w:rPr>
                <w:rStyle w:val="rvts113"/>
                <w:sz w:val="22"/>
                <w:szCs w:val="22"/>
              </w:rPr>
              <w:t xml:space="preserve">печатные </w:t>
            </w: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Устные ответы студентов на  вопросы преподавателя  по теме (по ходу лекции или в конце занятия)</w:t>
            </w:r>
          </w:p>
        </w:tc>
      </w:tr>
      <w:tr w:rsidR="00693693" w:rsidRPr="00952EFC" w:rsidTr="009F794C">
        <w:tc>
          <w:tcPr>
            <w:tcW w:w="1931" w:type="dxa"/>
            <w:vMerge/>
          </w:tcPr>
          <w:p w:rsidR="00693693" w:rsidRPr="00952EFC" w:rsidRDefault="00693693" w:rsidP="004B0073">
            <w:pPr>
              <w:pStyle w:val="rvps6"/>
            </w:pPr>
          </w:p>
        </w:tc>
        <w:tc>
          <w:tcPr>
            <w:tcW w:w="1048" w:type="dxa"/>
          </w:tcPr>
          <w:p w:rsidR="00693693" w:rsidRPr="00952EFC" w:rsidRDefault="00693693" w:rsidP="004B0073">
            <w:pPr>
              <w:pStyle w:val="rvps2"/>
            </w:pPr>
            <w:r w:rsidRPr="00952EFC">
              <w:rPr>
                <w:rStyle w:val="rvts113"/>
                <w:sz w:val="22"/>
                <w:szCs w:val="22"/>
              </w:rPr>
              <w:t>Семинар</w:t>
            </w:r>
          </w:p>
        </w:tc>
        <w:tc>
          <w:tcPr>
            <w:tcW w:w="1192" w:type="dxa"/>
          </w:tcPr>
          <w:p w:rsidR="00693693" w:rsidRPr="00952EFC" w:rsidRDefault="00693693" w:rsidP="004B0073">
            <w:pPr>
              <w:pStyle w:val="rvps2"/>
            </w:pPr>
            <w:r w:rsidRPr="00952EFC">
              <w:rPr>
                <w:rStyle w:val="rvts113"/>
                <w:sz w:val="22"/>
                <w:szCs w:val="22"/>
              </w:rPr>
              <w:t>Коллективный/ индивидуальный</w:t>
            </w:r>
          </w:p>
        </w:tc>
        <w:tc>
          <w:tcPr>
            <w:tcW w:w="2126" w:type="dxa"/>
          </w:tcPr>
          <w:p w:rsidR="00693693" w:rsidRPr="00952EFC" w:rsidRDefault="00693693" w:rsidP="004B0073">
            <w:pPr>
              <w:pStyle w:val="rvps2"/>
            </w:pPr>
            <w:r w:rsidRPr="00952EFC">
              <w:rPr>
                <w:rStyle w:val="rvts113"/>
                <w:sz w:val="22"/>
                <w:szCs w:val="22"/>
              </w:rPr>
              <w:t>Дискуссионный метод</w:t>
            </w:r>
          </w:p>
          <w:p w:rsidR="00693693" w:rsidRPr="00952EFC" w:rsidRDefault="00693693" w:rsidP="004B0073">
            <w:pPr>
              <w:pStyle w:val="rvps2"/>
            </w:pPr>
            <w:r w:rsidRPr="00952EFC">
              <w:rPr>
                <w:rStyle w:val="rvts113"/>
                <w:sz w:val="22"/>
                <w:szCs w:val="22"/>
              </w:rPr>
              <w:t>Формы:</w:t>
            </w:r>
          </w:p>
          <w:p w:rsidR="00693693" w:rsidRPr="00952EFC" w:rsidRDefault="00693693" w:rsidP="004B0073">
            <w:pPr>
              <w:pStyle w:val="rvps2"/>
            </w:pPr>
            <w:r w:rsidRPr="00952EFC">
              <w:rPr>
                <w:rStyle w:val="rvts113"/>
                <w:sz w:val="22"/>
                <w:szCs w:val="22"/>
              </w:rPr>
              <w:t xml:space="preserve">- диалог </w:t>
            </w:r>
          </w:p>
          <w:p w:rsidR="00693693" w:rsidRPr="00952EFC" w:rsidRDefault="00693693" w:rsidP="004B0073">
            <w:pPr>
              <w:pStyle w:val="rvps2"/>
            </w:pPr>
            <w:r w:rsidRPr="00952EFC">
              <w:rPr>
                <w:rStyle w:val="rvts113"/>
                <w:sz w:val="22"/>
                <w:szCs w:val="22"/>
              </w:rPr>
              <w:t>-решение задач</w:t>
            </w:r>
          </w:p>
          <w:p w:rsidR="00693693" w:rsidRPr="00952EFC" w:rsidRDefault="00693693" w:rsidP="004B0073">
            <w:pPr>
              <w:pStyle w:val="rvps2"/>
            </w:pPr>
          </w:p>
        </w:tc>
        <w:tc>
          <w:tcPr>
            <w:tcW w:w="1560" w:type="dxa"/>
          </w:tcPr>
          <w:p w:rsidR="00693693" w:rsidRPr="00952EFC" w:rsidRDefault="00693693" w:rsidP="004B0073">
            <w:pPr>
              <w:pStyle w:val="rvps2"/>
            </w:pPr>
            <w:r w:rsidRPr="00952EFC">
              <w:rPr>
                <w:rStyle w:val="rvts113"/>
                <w:sz w:val="22"/>
                <w:szCs w:val="22"/>
              </w:rPr>
              <w:t>печатные  </w:t>
            </w: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6"/>
            </w:pPr>
            <w:r w:rsidRPr="00952EFC">
              <w:rPr>
                <w:rStyle w:val="rvts113"/>
                <w:sz w:val="22"/>
                <w:szCs w:val="22"/>
              </w:rPr>
              <w:t>Устный опрос Выполненные практические задания</w:t>
            </w:r>
          </w:p>
        </w:tc>
      </w:tr>
      <w:tr w:rsidR="00693693" w:rsidRPr="00952EFC" w:rsidTr="009F794C">
        <w:tc>
          <w:tcPr>
            <w:tcW w:w="1931" w:type="dxa"/>
            <w:vMerge w:val="restart"/>
          </w:tcPr>
          <w:p w:rsidR="00693693" w:rsidRPr="00952EFC" w:rsidRDefault="00693693" w:rsidP="004B0073">
            <w:pPr>
              <w:pStyle w:val="rvps2"/>
            </w:pPr>
            <w:r>
              <w:rPr>
                <w:rStyle w:val="rvts112"/>
                <w:color w:val="auto"/>
                <w:sz w:val="22"/>
                <w:szCs w:val="22"/>
              </w:rPr>
              <w:t xml:space="preserve">Тема 6. </w:t>
            </w:r>
            <w:r w:rsidRPr="00952EFC">
              <w:rPr>
                <w:rStyle w:val="rvts112"/>
                <w:color w:val="auto"/>
                <w:sz w:val="22"/>
                <w:szCs w:val="22"/>
              </w:rPr>
              <w:t>Издержки и прибыль, их роль в формировании цен</w:t>
            </w:r>
          </w:p>
        </w:tc>
        <w:tc>
          <w:tcPr>
            <w:tcW w:w="1048" w:type="dxa"/>
          </w:tcPr>
          <w:p w:rsidR="00693693" w:rsidRPr="00952EFC" w:rsidRDefault="00693693" w:rsidP="004B0073">
            <w:pPr>
              <w:pStyle w:val="rvps2"/>
            </w:pPr>
            <w:r w:rsidRPr="00952EFC">
              <w:rPr>
                <w:rStyle w:val="rvts69"/>
                <w:sz w:val="22"/>
                <w:szCs w:val="22"/>
              </w:rPr>
              <w:t>Лекции</w:t>
            </w:r>
          </w:p>
        </w:tc>
        <w:tc>
          <w:tcPr>
            <w:tcW w:w="1192" w:type="dxa"/>
          </w:tcPr>
          <w:p w:rsidR="00693693" w:rsidRPr="00952EFC" w:rsidRDefault="00693693" w:rsidP="004B0073">
            <w:pPr>
              <w:pStyle w:val="rvps2"/>
            </w:pPr>
            <w:r w:rsidRPr="00952EFC">
              <w:rPr>
                <w:rStyle w:val="rvts113"/>
                <w:sz w:val="22"/>
                <w:szCs w:val="22"/>
              </w:rPr>
              <w:t>Коллективный</w:t>
            </w:r>
          </w:p>
        </w:tc>
        <w:tc>
          <w:tcPr>
            <w:tcW w:w="2126" w:type="dxa"/>
          </w:tcPr>
          <w:p w:rsidR="00693693" w:rsidRPr="00952EFC" w:rsidRDefault="00693693" w:rsidP="004B0073">
            <w:pPr>
              <w:pStyle w:val="rvps2"/>
            </w:pPr>
            <w:r w:rsidRPr="00952EFC">
              <w:rPr>
                <w:rStyle w:val="rvts113"/>
                <w:sz w:val="22"/>
                <w:szCs w:val="22"/>
              </w:rPr>
              <w:t>Сочетание методов:</w:t>
            </w:r>
          </w:p>
          <w:p w:rsidR="00693693" w:rsidRPr="00952EFC" w:rsidRDefault="00693693" w:rsidP="004B0073">
            <w:pPr>
              <w:pStyle w:val="rvps2"/>
            </w:pPr>
            <w:r w:rsidRPr="00952EFC">
              <w:rPr>
                <w:rStyle w:val="rvts113"/>
                <w:sz w:val="22"/>
                <w:szCs w:val="22"/>
              </w:rPr>
              <w:t>- объяснительно-иллюстративного;</w:t>
            </w:r>
          </w:p>
          <w:p w:rsidR="00693693" w:rsidRPr="00952EFC" w:rsidRDefault="00693693" w:rsidP="004B0073">
            <w:pPr>
              <w:pStyle w:val="rvps2"/>
            </w:pPr>
            <w:r w:rsidRPr="00952EFC">
              <w:rPr>
                <w:rStyle w:val="rvts113"/>
                <w:sz w:val="22"/>
                <w:szCs w:val="22"/>
              </w:rPr>
              <w:t>- метода проблемного изложения материала</w:t>
            </w:r>
          </w:p>
          <w:p w:rsidR="00693693" w:rsidRPr="00952EFC" w:rsidRDefault="00693693" w:rsidP="004B0073">
            <w:pPr>
              <w:pStyle w:val="rvps2"/>
            </w:pPr>
            <w:r w:rsidRPr="00952EFC">
              <w:rPr>
                <w:rStyle w:val="rvts113"/>
                <w:sz w:val="22"/>
                <w:szCs w:val="22"/>
              </w:rPr>
              <w:t>Форма: диалог</w:t>
            </w:r>
          </w:p>
        </w:tc>
        <w:tc>
          <w:tcPr>
            <w:tcW w:w="1560" w:type="dxa"/>
          </w:tcPr>
          <w:p w:rsidR="00693693" w:rsidRPr="00952EFC" w:rsidRDefault="00693693" w:rsidP="004B0073">
            <w:pPr>
              <w:pStyle w:val="rvps2"/>
            </w:pPr>
            <w:r w:rsidRPr="00952EFC">
              <w:rPr>
                <w:rStyle w:val="rvts113"/>
                <w:sz w:val="22"/>
                <w:szCs w:val="22"/>
              </w:rPr>
              <w:t>печатные</w:t>
            </w: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Устные ответы студентов на  вопросы преподавателя  по теме (по ходу лекции или в конце занятия)</w:t>
            </w:r>
          </w:p>
        </w:tc>
      </w:tr>
      <w:tr w:rsidR="00693693" w:rsidRPr="00952EFC" w:rsidTr="009F794C">
        <w:tc>
          <w:tcPr>
            <w:tcW w:w="1931" w:type="dxa"/>
            <w:vMerge/>
          </w:tcPr>
          <w:p w:rsidR="00693693" w:rsidRPr="00952EFC" w:rsidRDefault="00693693" w:rsidP="004B0073">
            <w:pPr>
              <w:pStyle w:val="rvps2"/>
            </w:pPr>
          </w:p>
        </w:tc>
        <w:tc>
          <w:tcPr>
            <w:tcW w:w="1048" w:type="dxa"/>
          </w:tcPr>
          <w:p w:rsidR="00693693" w:rsidRPr="00952EFC" w:rsidRDefault="00693693" w:rsidP="004B0073">
            <w:pPr>
              <w:pStyle w:val="rvps2"/>
            </w:pPr>
            <w:r w:rsidRPr="00952EFC">
              <w:rPr>
                <w:rStyle w:val="rvts113"/>
                <w:sz w:val="22"/>
                <w:szCs w:val="22"/>
              </w:rPr>
              <w:t>Семинар</w:t>
            </w:r>
          </w:p>
        </w:tc>
        <w:tc>
          <w:tcPr>
            <w:tcW w:w="1192" w:type="dxa"/>
          </w:tcPr>
          <w:p w:rsidR="00693693" w:rsidRPr="00952EFC" w:rsidRDefault="00693693" w:rsidP="004B0073">
            <w:pPr>
              <w:pStyle w:val="rvps2"/>
            </w:pPr>
            <w:r w:rsidRPr="00952EFC">
              <w:rPr>
                <w:rStyle w:val="rvts113"/>
                <w:sz w:val="22"/>
                <w:szCs w:val="22"/>
              </w:rPr>
              <w:t xml:space="preserve">Коллективный, </w:t>
            </w:r>
          </w:p>
          <w:p w:rsidR="00693693" w:rsidRPr="00952EFC" w:rsidRDefault="00693693" w:rsidP="004B0073">
            <w:pPr>
              <w:pStyle w:val="rvps2"/>
            </w:pPr>
            <w:r w:rsidRPr="00952EFC">
              <w:rPr>
                <w:rStyle w:val="rvts113"/>
                <w:sz w:val="22"/>
                <w:szCs w:val="22"/>
              </w:rPr>
              <w:t>индивидуальный</w:t>
            </w:r>
          </w:p>
        </w:tc>
        <w:tc>
          <w:tcPr>
            <w:tcW w:w="2126" w:type="dxa"/>
          </w:tcPr>
          <w:p w:rsidR="00693693" w:rsidRPr="00952EFC" w:rsidRDefault="00693693" w:rsidP="004B0073">
            <w:pPr>
              <w:pStyle w:val="rvps2"/>
            </w:pPr>
            <w:r w:rsidRPr="00952EFC">
              <w:rPr>
                <w:rStyle w:val="rvts113"/>
                <w:sz w:val="22"/>
                <w:szCs w:val="22"/>
              </w:rPr>
              <w:t>Дискуссионный метод</w:t>
            </w:r>
          </w:p>
          <w:p w:rsidR="00693693" w:rsidRPr="00952EFC" w:rsidRDefault="00693693" w:rsidP="004B0073">
            <w:pPr>
              <w:pStyle w:val="rvps2"/>
            </w:pPr>
            <w:r w:rsidRPr="00952EFC">
              <w:rPr>
                <w:rStyle w:val="rvts113"/>
                <w:sz w:val="22"/>
                <w:szCs w:val="22"/>
              </w:rPr>
              <w:t>Формы:</w:t>
            </w:r>
          </w:p>
          <w:p w:rsidR="00693693" w:rsidRPr="00952EFC" w:rsidRDefault="00693693" w:rsidP="004B0073">
            <w:pPr>
              <w:pStyle w:val="rvps2"/>
            </w:pPr>
            <w:r w:rsidRPr="00952EFC">
              <w:rPr>
                <w:rStyle w:val="rvts113"/>
                <w:sz w:val="22"/>
                <w:szCs w:val="22"/>
              </w:rPr>
              <w:t>- диалог</w:t>
            </w:r>
          </w:p>
          <w:p w:rsidR="00693693" w:rsidRPr="00952EFC" w:rsidRDefault="00693693" w:rsidP="004B0073">
            <w:pPr>
              <w:pStyle w:val="rvps2"/>
            </w:pPr>
            <w:r w:rsidRPr="00952EFC">
              <w:rPr>
                <w:rStyle w:val="rvts113"/>
                <w:sz w:val="22"/>
                <w:szCs w:val="22"/>
              </w:rPr>
              <w:t xml:space="preserve">-решение задач </w:t>
            </w:r>
          </w:p>
          <w:p w:rsidR="00693693" w:rsidRPr="00952EFC" w:rsidRDefault="00693693" w:rsidP="004B0073">
            <w:pPr>
              <w:pStyle w:val="rvps2"/>
            </w:pPr>
          </w:p>
        </w:tc>
        <w:tc>
          <w:tcPr>
            <w:tcW w:w="1560" w:type="dxa"/>
          </w:tcPr>
          <w:p w:rsidR="00693693" w:rsidRPr="00952EFC" w:rsidRDefault="00693693" w:rsidP="004B0073">
            <w:pPr>
              <w:pStyle w:val="rvps2"/>
            </w:pPr>
            <w:r w:rsidRPr="00952EFC">
              <w:rPr>
                <w:rStyle w:val="rvts113"/>
                <w:sz w:val="22"/>
                <w:szCs w:val="22"/>
              </w:rPr>
              <w:t xml:space="preserve">Печатные </w:t>
            </w:r>
          </w:p>
          <w:p w:rsidR="00693693" w:rsidRPr="00952EFC" w:rsidRDefault="00693693" w:rsidP="004B0073">
            <w:pPr>
              <w:pStyle w:val="rvps2"/>
            </w:pP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Устный опрос Выполненные практические задания</w:t>
            </w:r>
          </w:p>
        </w:tc>
      </w:tr>
      <w:tr w:rsidR="00693693" w:rsidRPr="00952EFC" w:rsidTr="009F794C">
        <w:tc>
          <w:tcPr>
            <w:tcW w:w="1931" w:type="dxa"/>
            <w:vMerge w:val="restart"/>
          </w:tcPr>
          <w:p w:rsidR="00693693" w:rsidRPr="00952EFC" w:rsidRDefault="00693693" w:rsidP="004B0073">
            <w:pPr>
              <w:pStyle w:val="rvps2"/>
            </w:pPr>
            <w:r>
              <w:rPr>
                <w:rStyle w:val="rvts112"/>
                <w:color w:val="auto"/>
                <w:sz w:val="22"/>
                <w:szCs w:val="22"/>
              </w:rPr>
              <w:t xml:space="preserve">Тема 7. </w:t>
            </w:r>
            <w:r w:rsidRPr="00952EFC">
              <w:rPr>
                <w:rStyle w:val="rvts112"/>
                <w:color w:val="auto"/>
                <w:sz w:val="22"/>
                <w:szCs w:val="22"/>
              </w:rPr>
              <w:t>Ценовая политика организации в условиях рынка</w:t>
            </w:r>
          </w:p>
        </w:tc>
        <w:tc>
          <w:tcPr>
            <w:tcW w:w="1048" w:type="dxa"/>
          </w:tcPr>
          <w:p w:rsidR="00693693" w:rsidRPr="00952EFC" w:rsidRDefault="00693693" w:rsidP="004B0073">
            <w:pPr>
              <w:pStyle w:val="rvps2"/>
            </w:pPr>
            <w:r w:rsidRPr="00952EFC">
              <w:rPr>
                <w:rStyle w:val="rvts113"/>
                <w:sz w:val="22"/>
                <w:szCs w:val="22"/>
              </w:rPr>
              <w:t>Лекции</w:t>
            </w:r>
          </w:p>
        </w:tc>
        <w:tc>
          <w:tcPr>
            <w:tcW w:w="1192" w:type="dxa"/>
          </w:tcPr>
          <w:p w:rsidR="00693693" w:rsidRPr="00952EFC" w:rsidRDefault="00693693" w:rsidP="004B0073">
            <w:pPr>
              <w:pStyle w:val="rvps2"/>
            </w:pPr>
            <w:r w:rsidRPr="00952EFC">
              <w:rPr>
                <w:rStyle w:val="rvts113"/>
                <w:sz w:val="22"/>
                <w:szCs w:val="22"/>
              </w:rPr>
              <w:t>Коллективный</w:t>
            </w:r>
          </w:p>
        </w:tc>
        <w:tc>
          <w:tcPr>
            <w:tcW w:w="2126" w:type="dxa"/>
          </w:tcPr>
          <w:p w:rsidR="00693693" w:rsidRPr="00952EFC" w:rsidRDefault="00693693" w:rsidP="004B0073">
            <w:pPr>
              <w:pStyle w:val="rvps2"/>
            </w:pPr>
            <w:r w:rsidRPr="00952EFC">
              <w:rPr>
                <w:rStyle w:val="rvts113"/>
                <w:sz w:val="22"/>
                <w:szCs w:val="22"/>
              </w:rPr>
              <w:t>Сочетание методов:</w:t>
            </w:r>
          </w:p>
          <w:p w:rsidR="00693693" w:rsidRPr="00952EFC" w:rsidRDefault="00693693" w:rsidP="004B0073">
            <w:pPr>
              <w:pStyle w:val="rvps2"/>
            </w:pPr>
            <w:r w:rsidRPr="00952EFC">
              <w:rPr>
                <w:rStyle w:val="rvts113"/>
                <w:sz w:val="22"/>
                <w:szCs w:val="22"/>
              </w:rPr>
              <w:t>- объяснительно-иллюстративного;</w:t>
            </w:r>
          </w:p>
          <w:p w:rsidR="00693693" w:rsidRPr="00952EFC" w:rsidRDefault="00693693" w:rsidP="004B0073">
            <w:pPr>
              <w:pStyle w:val="rvps2"/>
            </w:pPr>
            <w:r w:rsidRPr="00952EFC">
              <w:rPr>
                <w:rStyle w:val="rvts113"/>
                <w:sz w:val="22"/>
                <w:szCs w:val="22"/>
              </w:rPr>
              <w:t>- метода проблемного изложения материала</w:t>
            </w:r>
          </w:p>
          <w:p w:rsidR="00693693" w:rsidRPr="00952EFC" w:rsidRDefault="00693693" w:rsidP="004B0073">
            <w:pPr>
              <w:pStyle w:val="rvps2"/>
            </w:pPr>
            <w:r w:rsidRPr="00952EFC">
              <w:rPr>
                <w:rStyle w:val="rvts113"/>
                <w:sz w:val="22"/>
                <w:szCs w:val="22"/>
              </w:rPr>
              <w:t>Форма: диалог</w:t>
            </w:r>
          </w:p>
        </w:tc>
        <w:tc>
          <w:tcPr>
            <w:tcW w:w="1560" w:type="dxa"/>
          </w:tcPr>
          <w:p w:rsidR="00693693" w:rsidRPr="00952EFC" w:rsidRDefault="00693693" w:rsidP="004B0073">
            <w:pPr>
              <w:pStyle w:val="rvps2"/>
            </w:pPr>
            <w:r w:rsidRPr="00952EFC">
              <w:rPr>
                <w:rStyle w:val="rvts113"/>
                <w:sz w:val="22"/>
                <w:szCs w:val="22"/>
              </w:rPr>
              <w:t>печатные  </w:t>
            </w:r>
          </w:p>
          <w:p w:rsidR="00693693" w:rsidRPr="00952EFC" w:rsidRDefault="00693693" w:rsidP="004B0073">
            <w:pPr>
              <w:pStyle w:val="rvps2"/>
            </w:pP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Устные ответы студентов на  вопросы преподавателя  по теме (по ходу лекции или в конце занятия)</w:t>
            </w:r>
          </w:p>
        </w:tc>
      </w:tr>
      <w:tr w:rsidR="00693693" w:rsidRPr="00952EFC" w:rsidTr="009F794C">
        <w:tc>
          <w:tcPr>
            <w:tcW w:w="1931" w:type="dxa"/>
            <w:vMerge/>
          </w:tcPr>
          <w:p w:rsidR="00693693" w:rsidRPr="00952EFC" w:rsidRDefault="00693693" w:rsidP="004B0073">
            <w:pPr>
              <w:pStyle w:val="rvps6"/>
            </w:pPr>
          </w:p>
        </w:tc>
        <w:tc>
          <w:tcPr>
            <w:tcW w:w="1048" w:type="dxa"/>
          </w:tcPr>
          <w:p w:rsidR="00693693" w:rsidRPr="00952EFC" w:rsidRDefault="00693693" w:rsidP="004B0073">
            <w:pPr>
              <w:pStyle w:val="rvps2"/>
            </w:pPr>
            <w:r w:rsidRPr="00952EFC">
              <w:rPr>
                <w:rStyle w:val="rvts113"/>
                <w:sz w:val="22"/>
                <w:szCs w:val="22"/>
              </w:rPr>
              <w:t>Семинар</w:t>
            </w:r>
          </w:p>
        </w:tc>
        <w:tc>
          <w:tcPr>
            <w:tcW w:w="1192" w:type="dxa"/>
          </w:tcPr>
          <w:p w:rsidR="00693693" w:rsidRPr="00952EFC" w:rsidRDefault="00693693" w:rsidP="004B0073">
            <w:pPr>
              <w:pStyle w:val="rvps2"/>
            </w:pPr>
            <w:r w:rsidRPr="00952EFC">
              <w:rPr>
                <w:rStyle w:val="rvts113"/>
                <w:sz w:val="22"/>
                <w:szCs w:val="22"/>
              </w:rPr>
              <w:t>Коллективно-</w:t>
            </w:r>
          </w:p>
          <w:p w:rsidR="00693693" w:rsidRPr="00952EFC" w:rsidRDefault="00693693" w:rsidP="004B0073">
            <w:pPr>
              <w:pStyle w:val="rvps2"/>
            </w:pPr>
            <w:r w:rsidRPr="00952EFC">
              <w:rPr>
                <w:rStyle w:val="rvts113"/>
                <w:sz w:val="22"/>
                <w:szCs w:val="22"/>
              </w:rPr>
              <w:t>индивидуальный</w:t>
            </w:r>
          </w:p>
        </w:tc>
        <w:tc>
          <w:tcPr>
            <w:tcW w:w="2126" w:type="dxa"/>
          </w:tcPr>
          <w:p w:rsidR="00693693" w:rsidRPr="00952EFC" w:rsidRDefault="00693693" w:rsidP="004B0073">
            <w:pPr>
              <w:pStyle w:val="rvps2"/>
            </w:pPr>
            <w:r w:rsidRPr="00952EFC">
              <w:rPr>
                <w:rStyle w:val="rvts113"/>
                <w:sz w:val="22"/>
                <w:szCs w:val="22"/>
              </w:rPr>
              <w:t>Методы:</w:t>
            </w:r>
          </w:p>
          <w:p w:rsidR="00693693" w:rsidRPr="00952EFC" w:rsidRDefault="00693693" w:rsidP="004B0073">
            <w:pPr>
              <w:pStyle w:val="rvps2"/>
            </w:pPr>
            <w:r w:rsidRPr="00952EFC">
              <w:rPr>
                <w:rStyle w:val="rvts113"/>
                <w:sz w:val="22"/>
                <w:szCs w:val="22"/>
              </w:rPr>
              <w:t>- дискуссионный</w:t>
            </w:r>
          </w:p>
          <w:p w:rsidR="00693693" w:rsidRPr="00952EFC" w:rsidRDefault="00693693" w:rsidP="004B0073">
            <w:pPr>
              <w:pStyle w:val="rvps2"/>
            </w:pPr>
            <w:r w:rsidRPr="00952EFC">
              <w:rPr>
                <w:rStyle w:val="rvts113"/>
                <w:sz w:val="22"/>
                <w:szCs w:val="22"/>
              </w:rPr>
              <w:t xml:space="preserve">- объяснительно-иллюстративный </w:t>
            </w:r>
          </w:p>
          <w:p w:rsidR="00693693" w:rsidRPr="00952EFC" w:rsidRDefault="00693693" w:rsidP="004B0073">
            <w:pPr>
              <w:pStyle w:val="rvps2"/>
            </w:pPr>
            <w:r w:rsidRPr="00952EFC">
              <w:rPr>
                <w:rStyle w:val="rvts113"/>
                <w:sz w:val="22"/>
                <w:szCs w:val="22"/>
              </w:rPr>
              <w:t>-решение задач</w:t>
            </w:r>
          </w:p>
        </w:tc>
        <w:tc>
          <w:tcPr>
            <w:tcW w:w="1560" w:type="dxa"/>
          </w:tcPr>
          <w:p w:rsidR="00693693" w:rsidRPr="00952EFC" w:rsidRDefault="00693693" w:rsidP="004B0073">
            <w:pPr>
              <w:pStyle w:val="rvps2"/>
            </w:pPr>
            <w:r w:rsidRPr="00952EFC">
              <w:rPr>
                <w:rStyle w:val="rvts113"/>
                <w:sz w:val="22"/>
                <w:szCs w:val="22"/>
              </w:rPr>
              <w:t>Печатные (раздаточный материал)</w:t>
            </w:r>
          </w:p>
          <w:p w:rsidR="00693693" w:rsidRPr="00952EFC" w:rsidRDefault="00693693" w:rsidP="004B0073">
            <w:pPr>
              <w:pStyle w:val="rvps2"/>
            </w:pPr>
            <w:r w:rsidRPr="00952EFC">
              <w:rPr>
                <w:rStyle w:val="rvts113"/>
                <w:sz w:val="22"/>
                <w:szCs w:val="22"/>
              </w:rPr>
              <w:t>Технические (калькулятор)</w:t>
            </w:r>
          </w:p>
        </w:tc>
        <w:tc>
          <w:tcPr>
            <w:tcW w:w="1559" w:type="dxa"/>
          </w:tcPr>
          <w:p w:rsidR="00693693" w:rsidRPr="00952EFC" w:rsidRDefault="00693693" w:rsidP="004B0073">
            <w:pPr>
              <w:pStyle w:val="rvps6"/>
            </w:pPr>
            <w:r w:rsidRPr="00952EFC">
              <w:rPr>
                <w:rStyle w:val="rvts69"/>
                <w:sz w:val="22"/>
                <w:szCs w:val="22"/>
              </w:rPr>
              <w:t>Устный опрос, решение ситуационных задач</w:t>
            </w:r>
          </w:p>
        </w:tc>
      </w:tr>
      <w:tr w:rsidR="00693693" w:rsidRPr="00952EFC" w:rsidTr="009F794C">
        <w:tc>
          <w:tcPr>
            <w:tcW w:w="1931" w:type="dxa"/>
          </w:tcPr>
          <w:p w:rsidR="00693693" w:rsidRPr="00952EFC" w:rsidRDefault="00693693" w:rsidP="004B0073">
            <w:pPr>
              <w:pStyle w:val="rvps2"/>
            </w:pPr>
            <w:r>
              <w:rPr>
                <w:rStyle w:val="rvts112"/>
                <w:color w:val="auto"/>
                <w:sz w:val="22"/>
                <w:szCs w:val="22"/>
              </w:rPr>
              <w:t xml:space="preserve">Тема 8. </w:t>
            </w:r>
            <w:r w:rsidRPr="00952EFC">
              <w:rPr>
                <w:rStyle w:val="rvts112"/>
                <w:color w:val="auto"/>
                <w:sz w:val="22"/>
                <w:szCs w:val="22"/>
              </w:rPr>
              <w:t>Государственное регулирование цен в условиях рыночных отношений</w:t>
            </w:r>
          </w:p>
        </w:tc>
        <w:tc>
          <w:tcPr>
            <w:tcW w:w="1048" w:type="dxa"/>
          </w:tcPr>
          <w:p w:rsidR="00693693" w:rsidRPr="00952EFC" w:rsidRDefault="00693693" w:rsidP="004B0073">
            <w:pPr>
              <w:pStyle w:val="rvps2"/>
            </w:pPr>
            <w:r w:rsidRPr="00952EFC">
              <w:rPr>
                <w:rStyle w:val="rvts113"/>
                <w:sz w:val="22"/>
                <w:szCs w:val="22"/>
              </w:rPr>
              <w:t>Лекция</w:t>
            </w:r>
          </w:p>
        </w:tc>
        <w:tc>
          <w:tcPr>
            <w:tcW w:w="1192" w:type="dxa"/>
          </w:tcPr>
          <w:p w:rsidR="00693693" w:rsidRPr="00952EFC" w:rsidRDefault="00693693" w:rsidP="004B0073">
            <w:pPr>
              <w:pStyle w:val="rvps2"/>
            </w:pPr>
            <w:r w:rsidRPr="00952EFC">
              <w:rPr>
                <w:rStyle w:val="rvts113"/>
                <w:sz w:val="22"/>
                <w:szCs w:val="22"/>
              </w:rPr>
              <w:t>Коллективный</w:t>
            </w:r>
          </w:p>
        </w:tc>
        <w:tc>
          <w:tcPr>
            <w:tcW w:w="2126" w:type="dxa"/>
          </w:tcPr>
          <w:p w:rsidR="00693693" w:rsidRPr="00952EFC" w:rsidRDefault="00693693" w:rsidP="004B0073">
            <w:pPr>
              <w:pStyle w:val="rvps2"/>
            </w:pPr>
            <w:r w:rsidRPr="00952EFC">
              <w:rPr>
                <w:rStyle w:val="rvts113"/>
                <w:sz w:val="22"/>
                <w:szCs w:val="22"/>
              </w:rPr>
              <w:t>Сочетание методов:</w:t>
            </w:r>
          </w:p>
          <w:p w:rsidR="00693693" w:rsidRPr="00952EFC" w:rsidRDefault="00693693" w:rsidP="004B0073">
            <w:pPr>
              <w:pStyle w:val="rvps2"/>
            </w:pPr>
            <w:r w:rsidRPr="00952EFC">
              <w:rPr>
                <w:rStyle w:val="rvts113"/>
                <w:sz w:val="22"/>
                <w:szCs w:val="22"/>
              </w:rPr>
              <w:t>- объяснительно-иллюстративного;</w:t>
            </w:r>
          </w:p>
          <w:p w:rsidR="00693693" w:rsidRPr="00952EFC" w:rsidRDefault="00693693" w:rsidP="004B0073">
            <w:pPr>
              <w:pStyle w:val="rvps2"/>
            </w:pPr>
            <w:r w:rsidRPr="00952EFC">
              <w:rPr>
                <w:rStyle w:val="rvts113"/>
                <w:sz w:val="22"/>
                <w:szCs w:val="22"/>
              </w:rPr>
              <w:t>- метода проблемного изложения материала</w:t>
            </w:r>
          </w:p>
          <w:p w:rsidR="00693693" w:rsidRPr="00952EFC" w:rsidRDefault="00693693" w:rsidP="004B0073">
            <w:pPr>
              <w:pStyle w:val="rvps2"/>
            </w:pPr>
            <w:r w:rsidRPr="00952EFC">
              <w:rPr>
                <w:rStyle w:val="rvts113"/>
                <w:sz w:val="22"/>
                <w:szCs w:val="22"/>
              </w:rPr>
              <w:t>Форма: диалог</w:t>
            </w:r>
          </w:p>
        </w:tc>
        <w:tc>
          <w:tcPr>
            <w:tcW w:w="1560" w:type="dxa"/>
          </w:tcPr>
          <w:p w:rsidR="00693693" w:rsidRPr="00952EFC" w:rsidRDefault="00693693" w:rsidP="004B0073">
            <w:pPr>
              <w:pStyle w:val="rvps2"/>
            </w:pPr>
            <w:r w:rsidRPr="00952EFC">
              <w:rPr>
                <w:rStyle w:val="rvts113"/>
                <w:sz w:val="22"/>
                <w:szCs w:val="22"/>
              </w:rPr>
              <w:t xml:space="preserve">Печатные </w:t>
            </w:r>
          </w:p>
          <w:p w:rsidR="00693693" w:rsidRPr="00952EFC" w:rsidRDefault="00693693" w:rsidP="004B0073">
            <w:pPr>
              <w:pStyle w:val="rvps2"/>
            </w:pPr>
          </w:p>
          <w:p w:rsidR="00693693" w:rsidRPr="00952EFC" w:rsidRDefault="00693693" w:rsidP="004B0073">
            <w:pPr>
              <w:pStyle w:val="rvps2"/>
            </w:pPr>
            <w:r w:rsidRPr="00952EFC">
              <w:rPr>
                <w:rStyle w:val="rvts113"/>
                <w:sz w:val="22"/>
                <w:szCs w:val="22"/>
              </w:rPr>
              <w:t>электронные презентации</w:t>
            </w:r>
          </w:p>
        </w:tc>
        <w:tc>
          <w:tcPr>
            <w:tcW w:w="1559" w:type="dxa"/>
          </w:tcPr>
          <w:p w:rsidR="00693693" w:rsidRPr="00952EFC" w:rsidRDefault="00693693" w:rsidP="004B0073">
            <w:pPr>
              <w:pStyle w:val="rvps2"/>
            </w:pPr>
            <w:r w:rsidRPr="00952EFC">
              <w:rPr>
                <w:rStyle w:val="rvts113"/>
                <w:sz w:val="22"/>
                <w:szCs w:val="22"/>
              </w:rPr>
              <w:t>Устные ответы студентов на  вопросы преподавателя  по теме (по ходу лекции или в конце занятия)</w:t>
            </w:r>
          </w:p>
        </w:tc>
      </w:tr>
    </w:tbl>
    <w:p w:rsidR="00693693" w:rsidRDefault="00693693" w:rsidP="00D63662">
      <w:pPr>
        <w:pStyle w:val="Heading2"/>
        <w:spacing w:before="0" w:after="0"/>
        <w:rPr>
          <w:rFonts w:ascii="Times New Roman" w:hAnsi="Times New Roman" w:cs="Times New Roman"/>
          <w:b w:val="0"/>
          <w:sz w:val="24"/>
          <w:szCs w:val="24"/>
        </w:rPr>
      </w:pPr>
    </w:p>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Default="00693693" w:rsidP="00D63662"/>
    <w:p w:rsidR="00693693" w:rsidRPr="00AF20DC" w:rsidRDefault="00693693" w:rsidP="00D63662"/>
    <w:p w:rsidR="00693693" w:rsidRDefault="00693693" w:rsidP="00D63662">
      <w:pPr>
        <w:pStyle w:val="Heading2"/>
        <w:spacing w:before="0" w:after="0"/>
        <w:rPr>
          <w:rFonts w:ascii="Times New Roman" w:hAnsi="Times New Roman" w:cs="Times New Roman"/>
          <w:b w:val="0"/>
          <w:sz w:val="24"/>
          <w:szCs w:val="24"/>
        </w:rPr>
      </w:pPr>
    </w:p>
    <w:p w:rsidR="00693693" w:rsidRDefault="00693693" w:rsidP="00D63662"/>
    <w:p w:rsidR="00693693" w:rsidRPr="00BD197F" w:rsidRDefault="00693693" w:rsidP="00D63662">
      <w:pPr>
        <w:pStyle w:val="Heading2"/>
        <w:spacing w:before="0" w:after="0"/>
        <w:jc w:val="right"/>
        <w:rPr>
          <w:rFonts w:ascii="Times New Roman" w:hAnsi="Times New Roman" w:cs="Times New Roman"/>
          <w:b w:val="0"/>
          <w:sz w:val="24"/>
          <w:szCs w:val="24"/>
        </w:rPr>
      </w:pPr>
      <w:r w:rsidRPr="00BD197F">
        <w:rPr>
          <w:rFonts w:ascii="Times New Roman" w:hAnsi="Times New Roman" w:cs="Times New Roman"/>
          <w:b w:val="0"/>
          <w:sz w:val="24"/>
          <w:szCs w:val="24"/>
        </w:rPr>
        <w:t>Приложение</w:t>
      </w:r>
    </w:p>
    <w:p w:rsidR="00693693" w:rsidRDefault="00693693" w:rsidP="00D63662">
      <w:pPr>
        <w:pStyle w:val="Heading2"/>
        <w:spacing w:before="0" w:after="0"/>
        <w:jc w:val="center"/>
        <w:rPr>
          <w:rFonts w:ascii="Times New Roman" w:hAnsi="Times New Roman" w:cs="Times New Roman"/>
          <w:i w:val="0"/>
          <w:sz w:val="24"/>
          <w:szCs w:val="24"/>
        </w:rPr>
      </w:pPr>
    </w:p>
    <w:p w:rsidR="00693693" w:rsidRPr="00BD197F" w:rsidRDefault="00693693" w:rsidP="00D63662">
      <w:pPr>
        <w:pStyle w:val="Heading2"/>
        <w:spacing w:before="0" w:after="0"/>
        <w:jc w:val="center"/>
        <w:rPr>
          <w:rFonts w:ascii="Times New Roman" w:hAnsi="Times New Roman" w:cs="Times New Roman"/>
          <w:i w:val="0"/>
          <w:sz w:val="24"/>
          <w:szCs w:val="24"/>
        </w:rPr>
      </w:pPr>
      <w:r w:rsidRPr="00BD197F">
        <w:rPr>
          <w:rFonts w:ascii="Times New Roman" w:hAnsi="Times New Roman" w:cs="Times New Roman"/>
          <w:i w:val="0"/>
          <w:sz w:val="24"/>
          <w:szCs w:val="24"/>
        </w:rPr>
        <w:t>Тематический план изучения дисциплины «Ценообразование</w:t>
      </w:r>
      <w:r>
        <w:rPr>
          <w:rFonts w:ascii="Times New Roman" w:hAnsi="Times New Roman" w:cs="Times New Roman"/>
          <w:i w:val="0"/>
          <w:sz w:val="24"/>
          <w:szCs w:val="24"/>
        </w:rPr>
        <w:t xml:space="preserve"> в СКС</w:t>
      </w:r>
      <w:r w:rsidRPr="00BD197F">
        <w:rPr>
          <w:rFonts w:ascii="Times New Roman" w:hAnsi="Times New Roman" w:cs="Times New Roman"/>
          <w:i w:val="0"/>
          <w:sz w:val="24"/>
          <w:szCs w:val="24"/>
        </w:rPr>
        <w:t>»</w:t>
      </w:r>
    </w:p>
    <w:p w:rsidR="00693693" w:rsidRDefault="00693693" w:rsidP="00D63662">
      <w:pPr>
        <w:rPr>
          <w:i/>
        </w:rPr>
      </w:pPr>
      <w:r w:rsidRPr="00BD197F">
        <w:rPr>
          <w:b/>
        </w:rPr>
        <w:t xml:space="preserve">Год набора: </w:t>
      </w:r>
      <w:r>
        <w:t>2022</w:t>
      </w:r>
      <w:r w:rsidRPr="00BD197F">
        <w:rPr>
          <w:b/>
        </w:rPr>
        <w:t xml:space="preserve">    Форма обучения: </w:t>
      </w:r>
      <w:r w:rsidRPr="00BD197F">
        <w:rPr>
          <w:i/>
        </w:rPr>
        <w:t>очная</w:t>
      </w:r>
    </w:p>
    <w:p w:rsidR="00693693" w:rsidRPr="00BD197F" w:rsidRDefault="00693693" w:rsidP="00D63662">
      <w:pP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709"/>
        <w:gridCol w:w="850"/>
        <w:gridCol w:w="851"/>
        <w:gridCol w:w="850"/>
        <w:gridCol w:w="729"/>
        <w:gridCol w:w="720"/>
        <w:gridCol w:w="1080"/>
      </w:tblGrid>
      <w:tr w:rsidR="00693693" w:rsidRPr="00BD197F" w:rsidTr="004B0073">
        <w:tc>
          <w:tcPr>
            <w:tcW w:w="4219" w:type="dxa"/>
            <w:vMerge w:val="restart"/>
          </w:tcPr>
          <w:p w:rsidR="00693693" w:rsidRPr="00BD197F" w:rsidRDefault="00693693" w:rsidP="004B0073">
            <w:pPr>
              <w:jc w:val="center"/>
              <w:rPr>
                <w:b/>
              </w:rPr>
            </w:pPr>
            <w:r w:rsidRPr="00BD197F">
              <w:rPr>
                <w:b/>
              </w:rPr>
              <w:t>Наименование разделов и тем</w:t>
            </w:r>
          </w:p>
        </w:tc>
        <w:tc>
          <w:tcPr>
            <w:tcW w:w="709" w:type="dxa"/>
            <w:vMerge w:val="restart"/>
            <w:textDirection w:val="btLr"/>
          </w:tcPr>
          <w:p w:rsidR="00693693" w:rsidRPr="00BD197F" w:rsidRDefault="00693693" w:rsidP="004B0073">
            <w:pPr>
              <w:jc w:val="center"/>
              <w:rPr>
                <w:b/>
              </w:rPr>
            </w:pPr>
            <w:r w:rsidRPr="00BD197F">
              <w:rPr>
                <w:b/>
              </w:rPr>
              <w:t>Всего</w:t>
            </w:r>
          </w:p>
        </w:tc>
        <w:tc>
          <w:tcPr>
            <w:tcW w:w="4000" w:type="dxa"/>
            <w:gridSpan w:val="5"/>
          </w:tcPr>
          <w:p w:rsidR="00693693" w:rsidRPr="00BD197F" w:rsidRDefault="00693693" w:rsidP="004B0073">
            <w:pPr>
              <w:jc w:val="center"/>
              <w:rPr>
                <w:b/>
              </w:rPr>
            </w:pPr>
            <w:r w:rsidRPr="00BD197F">
              <w:rPr>
                <w:b/>
              </w:rPr>
              <w:t>Трудоемкость по дисциплине</w:t>
            </w:r>
          </w:p>
        </w:tc>
        <w:tc>
          <w:tcPr>
            <w:tcW w:w="1080" w:type="dxa"/>
            <w:vMerge w:val="restart"/>
            <w:textDirection w:val="btLr"/>
          </w:tcPr>
          <w:p w:rsidR="00693693" w:rsidRPr="00BD197F" w:rsidRDefault="00693693" w:rsidP="004B0073">
            <w:pPr>
              <w:jc w:val="center"/>
              <w:rPr>
                <w:b/>
              </w:rPr>
            </w:pPr>
            <w:r w:rsidRPr="00BD197F">
              <w:rPr>
                <w:b/>
              </w:rPr>
              <w:t>Ф</w:t>
            </w:r>
            <w:r w:rsidRPr="00BD197F">
              <w:rPr>
                <w:b/>
                <w:spacing w:val="-20"/>
              </w:rPr>
              <w:t xml:space="preserve">ормируемые </w:t>
            </w:r>
            <w:r w:rsidRPr="00BD197F">
              <w:rPr>
                <w:b/>
              </w:rPr>
              <w:t>компетенции</w:t>
            </w:r>
          </w:p>
        </w:tc>
      </w:tr>
      <w:tr w:rsidR="00693693" w:rsidRPr="00BD197F" w:rsidTr="004B0073">
        <w:trPr>
          <w:cantSplit/>
          <w:trHeight w:val="276"/>
        </w:trPr>
        <w:tc>
          <w:tcPr>
            <w:tcW w:w="4219" w:type="dxa"/>
            <w:vMerge/>
          </w:tcPr>
          <w:p w:rsidR="00693693" w:rsidRPr="00BD197F" w:rsidRDefault="00693693" w:rsidP="004B0073"/>
        </w:tc>
        <w:tc>
          <w:tcPr>
            <w:tcW w:w="709" w:type="dxa"/>
            <w:vMerge/>
          </w:tcPr>
          <w:p w:rsidR="00693693" w:rsidRPr="00BD197F" w:rsidRDefault="00693693" w:rsidP="004B0073">
            <w:pPr>
              <w:jc w:val="center"/>
            </w:pPr>
          </w:p>
        </w:tc>
        <w:tc>
          <w:tcPr>
            <w:tcW w:w="850" w:type="dxa"/>
            <w:vMerge w:val="restart"/>
          </w:tcPr>
          <w:p w:rsidR="00693693" w:rsidRPr="00BD197F" w:rsidRDefault="00693693" w:rsidP="004B0073">
            <w:pPr>
              <w:ind w:left="-108"/>
              <w:jc w:val="center"/>
            </w:pPr>
            <w:r w:rsidRPr="00BD197F">
              <w:t>контакт. работа</w:t>
            </w:r>
          </w:p>
        </w:tc>
        <w:tc>
          <w:tcPr>
            <w:tcW w:w="2430" w:type="dxa"/>
            <w:gridSpan w:val="3"/>
          </w:tcPr>
          <w:p w:rsidR="00693693" w:rsidRPr="00BD197F" w:rsidRDefault="00693693" w:rsidP="004B0073">
            <w:pPr>
              <w:jc w:val="center"/>
            </w:pPr>
            <w:r w:rsidRPr="00BD197F">
              <w:t>в т.ч.</w:t>
            </w:r>
          </w:p>
        </w:tc>
        <w:tc>
          <w:tcPr>
            <w:tcW w:w="720" w:type="dxa"/>
            <w:vMerge w:val="restart"/>
            <w:vAlign w:val="center"/>
          </w:tcPr>
          <w:p w:rsidR="00693693" w:rsidRPr="00BD197F" w:rsidRDefault="00693693" w:rsidP="004B0073">
            <w:pPr>
              <w:jc w:val="center"/>
            </w:pPr>
            <w:r w:rsidRPr="00BD197F">
              <w:t>СР</w:t>
            </w:r>
          </w:p>
        </w:tc>
        <w:tc>
          <w:tcPr>
            <w:tcW w:w="1080" w:type="dxa"/>
            <w:vMerge/>
          </w:tcPr>
          <w:p w:rsidR="00693693" w:rsidRPr="00BD197F" w:rsidRDefault="00693693" w:rsidP="004B0073">
            <w:pPr>
              <w:ind w:left="-250"/>
              <w:jc w:val="center"/>
            </w:pPr>
          </w:p>
        </w:tc>
      </w:tr>
      <w:tr w:rsidR="00693693" w:rsidRPr="00BD197F" w:rsidTr="004B0073">
        <w:trPr>
          <w:trHeight w:val="992"/>
        </w:trPr>
        <w:tc>
          <w:tcPr>
            <w:tcW w:w="4219" w:type="dxa"/>
            <w:vMerge/>
          </w:tcPr>
          <w:p w:rsidR="00693693" w:rsidRPr="00BD197F" w:rsidRDefault="00693693" w:rsidP="004B0073"/>
        </w:tc>
        <w:tc>
          <w:tcPr>
            <w:tcW w:w="709" w:type="dxa"/>
            <w:vMerge/>
            <w:textDirection w:val="btLr"/>
          </w:tcPr>
          <w:p w:rsidR="00693693" w:rsidRPr="00BD197F" w:rsidRDefault="00693693" w:rsidP="004B0073">
            <w:pPr>
              <w:jc w:val="center"/>
            </w:pPr>
          </w:p>
        </w:tc>
        <w:tc>
          <w:tcPr>
            <w:tcW w:w="850" w:type="dxa"/>
            <w:vMerge/>
            <w:textDirection w:val="btLr"/>
          </w:tcPr>
          <w:p w:rsidR="00693693" w:rsidRPr="00BD197F" w:rsidRDefault="00693693" w:rsidP="004B0073">
            <w:pPr>
              <w:jc w:val="center"/>
            </w:pPr>
          </w:p>
        </w:tc>
        <w:tc>
          <w:tcPr>
            <w:tcW w:w="851" w:type="dxa"/>
          </w:tcPr>
          <w:p w:rsidR="00693693" w:rsidRPr="00BD197F" w:rsidRDefault="00693693" w:rsidP="004B0073">
            <w:pPr>
              <w:jc w:val="center"/>
            </w:pPr>
            <w:r w:rsidRPr="00BD197F">
              <w:t>лекции</w:t>
            </w:r>
          </w:p>
        </w:tc>
        <w:tc>
          <w:tcPr>
            <w:tcW w:w="850" w:type="dxa"/>
          </w:tcPr>
          <w:p w:rsidR="00693693" w:rsidRPr="00BD197F" w:rsidRDefault="00693693" w:rsidP="004B0073">
            <w:pPr>
              <w:jc w:val="center"/>
            </w:pPr>
            <w:r w:rsidRPr="00BD197F">
              <w:t>лаб.</w:t>
            </w:r>
          </w:p>
          <w:p w:rsidR="00693693" w:rsidRPr="00BD197F" w:rsidRDefault="00693693" w:rsidP="004B0073">
            <w:r w:rsidRPr="00BD197F">
              <w:t>работы</w:t>
            </w:r>
          </w:p>
        </w:tc>
        <w:tc>
          <w:tcPr>
            <w:tcW w:w="729" w:type="dxa"/>
          </w:tcPr>
          <w:p w:rsidR="00693693" w:rsidRPr="00BD197F" w:rsidRDefault="00693693" w:rsidP="004B0073">
            <w:pPr>
              <w:jc w:val="center"/>
            </w:pPr>
            <w:r w:rsidRPr="00BD197F">
              <w:t>практ./ сем</w:t>
            </w:r>
          </w:p>
        </w:tc>
        <w:tc>
          <w:tcPr>
            <w:tcW w:w="720" w:type="dxa"/>
            <w:vMerge/>
          </w:tcPr>
          <w:p w:rsidR="00693693" w:rsidRPr="00BD197F" w:rsidRDefault="00693693" w:rsidP="004B0073">
            <w:pPr>
              <w:jc w:val="center"/>
            </w:pPr>
          </w:p>
        </w:tc>
        <w:tc>
          <w:tcPr>
            <w:tcW w:w="1080" w:type="dxa"/>
            <w:vMerge/>
          </w:tcPr>
          <w:p w:rsidR="00693693" w:rsidRPr="00BD197F" w:rsidRDefault="00693693" w:rsidP="004B0073">
            <w:pPr>
              <w:ind w:left="-250"/>
              <w:jc w:val="center"/>
            </w:pPr>
          </w:p>
        </w:tc>
      </w:tr>
      <w:tr w:rsidR="00693693" w:rsidRPr="00BD197F" w:rsidTr="00B26966">
        <w:tc>
          <w:tcPr>
            <w:tcW w:w="10008" w:type="dxa"/>
            <w:gridSpan w:val="8"/>
          </w:tcPr>
          <w:p w:rsidR="00693693" w:rsidRPr="00952EFC" w:rsidRDefault="00693693" w:rsidP="00952EFC">
            <w:pPr>
              <w:jc w:val="center"/>
              <w:rPr>
                <w:rStyle w:val="a"/>
                <w:rFonts w:ascii="Times New Roman" w:hAnsi="Times New Roman"/>
              </w:rPr>
            </w:pPr>
            <w:r w:rsidRPr="00952EFC">
              <w:rPr>
                <w:rStyle w:val="a"/>
                <w:rFonts w:ascii="Times New Roman" w:hAnsi="Times New Roman"/>
              </w:rPr>
              <w:t>РАЗДЕЛ 1. ЦЕНА И СИСТЕМА ЦЕН</w:t>
            </w:r>
          </w:p>
        </w:tc>
      </w:tr>
      <w:tr w:rsidR="00693693" w:rsidRPr="00BD197F" w:rsidTr="004B0073">
        <w:tc>
          <w:tcPr>
            <w:tcW w:w="4219" w:type="dxa"/>
          </w:tcPr>
          <w:p w:rsidR="00693693" w:rsidRPr="00BD197F" w:rsidRDefault="00693693" w:rsidP="004B0073">
            <w:pPr>
              <w:pStyle w:val="List"/>
              <w:rPr>
                <w:rFonts w:cs="Times New Roman"/>
                <w:b/>
                <w:szCs w:val="24"/>
              </w:rPr>
            </w:pPr>
            <w:r w:rsidRPr="00BD197F">
              <w:rPr>
                <w:rStyle w:val="Strong"/>
                <w:b w:val="0"/>
                <w:bCs/>
                <w:szCs w:val="24"/>
              </w:rPr>
              <w:t>Цена как экономическая категория</w:t>
            </w:r>
          </w:p>
        </w:tc>
        <w:tc>
          <w:tcPr>
            <w:tcW w:w="709" w:type="dxa"/>
          </w:tcPr>
          <w:p w:rsidR="00693693" w:rsidRPr="00BD197F" w:rsidRDefault="00693693" w:rsidP="004B0073">
            <w:pPr>
              <w:jc w:val="center"/>
            </w:pPr>
            <w:r w:rsidRPr="00BD197F">
              <w:t>10</w:t>
            </w:r>
          </w:p>
        </w:tc>
        <w:tc>
          <w:tcPr>
            <w:tcW w:w="850" w:type="dxa"/>
          </w:tcPr>
          <w:p w:rsidR="00693693" w:rsidRPr="00BD197F" w:rsidRDefault="00693693" w:rsidP="004B0073">
            <w:pPr>
              <w:jc w:val="center"/>
            </w:pPr>
            <w:r w:rsidRPr="00BD197F">
              <w:t>6</w:t>
            </w:r>
          </w:p>
        </w:tc>
        <w:tc>
          <w:tcPr>
            <w:tcW w:w="851" w:type="dxa"/>
          </w:tcPr>
          <w:p w:rsidR="00693693" w:rsidRPr="00BD197F" w:rsidRDefault="00693693" w:rsidP="004B0073">
            <w:pPr>
              <w:jc w:val="center"/>
            </w:pPr>
            <w:r w:rsidRPr="00BD197F">
              <w:t>2</w:t>
            </w:r>
          </w:p>
        </w:tc>
        <w:tc>
          <w:tcPr>
            <w:tcW w:w="850" w:type="dxa"/>
          </w:tcPr>
          <w:p w:rsidR="00693693" w:rsidRPr="00BD197F" w:rsidRDefault="00693693" w:rsidP="004B0073">
            <w:pPr>
              <w:jc w:val="center"/>
            </w:pPr>
          </w:p>
        </w:tc>
        <w:tc>
          <w:tcPr>
            <w:tcW w:w="729" w:type="dxa"/>
          </w:tcPr>
          <w:p w:rsidR="00693693" w:rsidRPr="00BD197F" w:rsidRDefault="00693693" w:rsidP="004B0073">
            <w:pPr>
              <w:jc w:val="center"/>
            </w:pPr>
            <w:r w:rsidRPr="00BD197F">
              <w:t>4</w:t>
            </w:r>
          </w:p>
        </w:tc>
        <w:tc>
          <w:tcPr>
            <w:tcW w:w="720" w:type="dxa"/>
          </w:tcPr>
          <w:p w:rsidR="00693693" w:rsidRPr="00BD197F" w:rsidRDefault="00693693" w:rsidP="004B0073">
            <w:pPr>
              <w:jc w:val="center"/>
            </w:pPr>
            <w:r w:rsidRPr="00BD197F">
              <w:t>4</w:t>
            </w:r>
          </w:p>
        </w:tc>
        <w:tc>
          <w:tcPr>
            <w:tcW w:w="1080" w:type="dxa"/>
          </w:tcPr>
          <w:p w:rsidR="00693693" w:rsidRPr="00952EFC" w:rsidRDefault="00693693" w:rsidP="004B0073">
            <w:r w:rsidRPr="00952EFC">
              <w:rPr>
                <w:rStyle w:val="a"/>
                <w:rFonts w:ascii="Times New Roman" w:hAnsi="Times New Roman"/>
              </w:rPr>
              <w:t>ОПК-4</w:t>
            </w:r>
          </w:p>
        </w:tc>
      </w:tr>
      <w:tr w:rsidR="00693693" w:rsidRPr="00BD197F" w:rsidTr="004B0073">
        <w:tc>
          <w:tcPr>
            <w:tcW w:w="4219" w:type="dxa"/>
          </w:tcPr>
          <w:p w:rsidR="00693693" w:rsidRPr="00BD197F" w:rsidRDefault="00693693" w:rsidP="004B0073">
            <w:pPr>
              <w:pStyle w:val="List"/>
              <w:rPr>
                <w:rFonts w:cs="Times New Roman"/>
                <w:b/>
                <w:szCs w:val="24"/>
              </w:rPr>
            </w:pPr>
            <w:r w:rsidRPr="00BD197F">
              <w:rPr>
                <w:rStyle w:val="Strong"/>
                <w:b w:val="0"/>
                <w:bCs/>
                <w:szCs w:val="24"/>
              </w:rPr>
              <w:t>Классификация цен и их система</w:t>
            </w:r>
          </w:p>
        </w:tc>
        <w:tc>
          <w:tcPr>
            <w:tcW w:w="709" w:type="dxa"/>
          </w:tcPr>
          <w:p w:rsidR="00693693" w:rsidRPr="00BD197F" w:rsidRDefault="00693693" w:rsidP="004B0073">
            <w:pPr>
              <w:jc w:val="center"/>
            </w:pPr>
            <w:r w:rsidRPr="00BD197F">
              <w:t>12</w:t>
            </w:r>
          </w:p>
        </w:tc>
        <w:tc>
          <w:tcPr>
            <w:tcW w:w="850" w:type="dxa"/>
          </w:tcPr>
          <w:p w:rsidR="00693693" w:rsidRPr="00BD197F" w:rsidRDefault="00693693" w:rsidP="004B0073">
            <w:pPr>
              <w:jc w:val="center"/>
            </w:pPr>
            <w:r w:rsidRPr="00BD197F">
              <w:t>8</w:t>
            </w:r>
          </w:p>
        </w:tc>
        <w:tc>
          <w:tcPr>
            <w:tcW w:w="851" w:type="dxa"/>
          </w:tcPr>
          <w:p w:rsidR="00693693" w:rsidRPr="00BD197F" w:rsidRDefault="00693693" w:rsidP="004B0073">
            <w:pPr>
              <w:jc w:val="center"/>
            </w:pPr>
            <w:r w:rsidRPr="00BD197F">
              <w:t>4</w:t>
            </w:r>
          </w:p>
        </w:tc>
        <w:tc>
          <w:tcPr>
            <w:tcW w:w="850" w:type="dxa"/>
          </w:tcPr>
          <w:p w:rsidR="00693693" w:rsidRPr="00BD197F" w:rsidRDefault="00693693" w:rsidP="004B0073">
            <w:pPr>
              <w:jc w:val="center"/>
            </w:pPr>
          </w:p>
        </w:tc>
        <w:tc>
          <w:tcPr>
            <w:tcW w:w="729" w:type="dxa"/>
          </w:tcPr>
          <w:p w:rsidR="00693693" w:rsidRPr="00BD197F" w:rsidRDefault="00693693" w:rsidP="004B0073">
            <w:pPr>
              <w:jc w:val="center"/>
            </w:pPr>
            <w:r w:rsidRPr="00BD197F">
              <w:t>4</w:t>
            </w:r>
          </w:p>
        </w:tc>
        <w:tc>
          <w:tcPr>
            <w:tcW w:w="720" w:type="dxa"/>
          </w:tcPr>
          <w:p w:rsidR="00693693" w:rsidRPr="00BD197F" w:rsidRDefault="00693693" w:rsidP="004B0073">
            <w:pPr>
              <w:jc w:val="center"/>
            </w:pPr>
            <w:r w:rsidRPr="00BD197F">
              <w:t>4</w:t>
            </w:r>
          </w:p>
        </w:tc>
        <w:tc>
          <w:tcPr>
            <w:tcW w:w="1080" w:type="dxa"/>
          </w:tcPr>
          <w:p w:rsidR="00693693" w:rsidRPr="00BD197F" w:rsidRDefault="00693693" w:rsidP="004B0073">
            <w:r w:rsidRPr="00952EFC">
              <w:rPr>
                <w:rStyle w:val="a"/>
                <w:rFonts w:ascii="Times New Roman" w:hAnsi="Times New Roman"/>
              </w:rPr>
              <w:t>ОПК-4</w:t>
            </w:r>
          </w:p>
        </w:tc>
      </w:tr>
      <w:tr w:rsidR="00693693" w:rsidRPr="00BD197F" w:rsidTr="004B0073">
        <w:tc>
          <w:tcPr>
            <w:tcW w:w="4219" w:type="dxa"/>
          </w:tcPr>
          <w:p w:rsidR="00693693" w:rsidRPr="00BD197F" w:rsidRDefault="00693693" w:rsidP="004B0073">
            <w:pPr>
              <w:pStyle w:val="List"/>
              <w:rPr>
                <w:rFonts w:cs="Times New Roman"/>
                <w:b/>
                <w:szCs w:val="24"/>
              </w:rPr>
            </w:pPr>
            <w:r w:rsidRPr="00BD197F">
              <w:rPr>
                <w:rStyle w:val="Strong"/>
                <w:b w:val="0"/>
                <w:bCs/>
                <w:szCs w:val="24"/>
              </w:rPr>
              <w:t>Структура цены</w:t>
            </w:r>
          </w:p>
        </w:tc>
        <w:tc>
          <w:tcPr>
            <w:tcW w:w="709" w:type="dxa"/>
          </w:tcPr>
          <w:p w:rsidR="00693693" w:rsidRPr="00BD197F" w:rsidRDefault="00693693" w:rsidP="004B0073">
            <w:pPr>
              <w:jc w:val="center"/>
            </w:pPr>
            <w:r w:rsidRPr="00BD197F">
              <w:t>10</w:t>
            </w:r>
          </w:p>
        </w:tc>
        <w:tc>
          <w:tcPr>
            <w:tcW w:w="850" w:type="dxa"/>
          </w:tcPr>
          <w:p w:rsidR="00693693" w:rsidRPr="00BD197F" w:rsidRDefault="00693693" w:rsidP="004B0073">
            <w:pPr>
              <w:jc w:val="center"/>
            </w:pPr>
            <w:r w:rsidRPr="00BD197F">
              <w:t>6</w:t>
            </w:r>
          </w:p>
        </w:tc>
        <w:tc>
          <w:tcPr>
            <w:tcW w:w="851" w:type="dxa"/>
          </w:tcPr>
          <w:p w:rsidR="00693693" w:rsidRPr="00BD197F" w:rsidRDefault="00693693" w:rsidP="004B0073">
            <w:pPr>
              <w:jc w:val="center"/>
            </w:pPr>
            <w:r w:rsidRPr="00BD197F">
              <w:t>2</w:t>
            </w:r>
          </w:p>
        </w:tc>
        <w:tc>
          <w:tcPr>
            <w:tcW w:w="850" w:type="dxa"/>
          </w:tcPr>
          <w:p w:rsidR="00693693" w:rsidRPr="00BD197F" w:rsidRDefault="00693693" w:rsidP="004B0073">
            <w:pPr>
              <w:jc w:val="center"/>
            </w:pPr>
          </w:p>
        </w:tc>
        <w:tc>
          <w:tcPr>
            <w:tcW w:w="729" w:type="dxa"/>
          </w:tcPr>
          <w:p w:rsidR="00693693" w:rsidRPr="00BD197F" w:rsidRDefault="00693693" w:rsidP="004B0073">
            <w:pPr>
              <w:jc w:val="center"/>
            </w:pPr>
            <w:r w:rsidRPr="00BD197F">
              <w:t>4</w:t>
            </w:r>
          </w:p>
        </w:tc>
        <w:tc>
          <w:tcPr>
            <w:tcW w:w="720" w:type="dxa"/>
          </w:tcPr>
          <w:p w:rsidR="00693693" w:rsidRPr="00BD197F" w:rsidRDefault="00693693" w:rsidP="004B0073">
            <w:pPr>
              <w:jc w:val="center"/>
            </w:pPr>
            <w:r w:rsidRPr="00BD197F">
              <w:t>4</w:t>
            </w:r>
          </w:p>
        </w:tc>
        <w:tc>
          <w:tcPr>
            <w:tcW w:w="1080" w:type="dxa"/>
          </w:tcPr>
          <w:p w:rsidR="00693693" w:rsidRPr="00BD197F" w:rsidRDefault="00693693" w:rsidP="004B0073">
            <w:r w:rsidRPr="00952EFC">
              <w:rPr>
                <w:rStyle w:val="a"/>
                <w:rFonts w:ascii="Times New Roman" w:hAnsi="Times New Roman"/>
              </w:rPr>
              <w:t>ОПК-4</w:t>
            </w:r>
          </w:p>
        </w:tc>
      </w:tr>
      <w:tr w:rsidR="00693693" w:rsidRPr="00BD197F" w:rsidTr="00737FBA">
        <w:tc>
          <w:tcPr>
            <w:tcW w:w="10008" w:type="dxa"/>
            <w:gridSpan w:val="8"/>
          </w:tcPr>
          <w:p w:rsidR="00693693" w:rsidRPr="00952EFC" w:rsidRDefault="00693693" w:rsidP="00952EFC">
            <w:pPr>
              <w:jc w:val="center"/>
              <w:rPr>
                <w:rStyle w:val="a"/>
                <w:rFonts w:ascii="Times New Roman" w:hAnsi="Times New Roman"/>
              </w:rPr>
            </w:pPr>
            <w:r w:rsidRPr="00952EFC">
              <w:rPr>
                <w:rStyle w:val="a"/>
                <w:rFonts w:ascii="Times New Roman" w:hAnsi="Times New Roman"/>
              </w:rPr>
              <w:t>РАЗДЕЛ 2. ОСНОВЫ ЦЕНООБРАЗОВАНИЯ</w:t>
            </w:r>
            <w:r>
              <w:rPr>
                <w:rStyle w:val="a"/>
                <w:rFonts w:ascii="Times New Roman" w:hAnsi="Times New Roman"/>
              </w:rPr>
              <w:t xml:space="preserve"> В СКС</w:t>
            </w:r>
          </w:p>
        </w:tc>
      </w:tr>
      <w:tr w:rsidR="00693693" w:rsidRPr="00BD197F" w:rsidTr="004B0073">
        <w:tc>
          <w:tcPr>
            <w:tcW w:w="4219" w:type="dxa"/>
          </w:tcPr>
          <w:p w:rsidR="00693693" w:rsidRPr="00BD197F" w:rsidRDefault="00693693" w:rsidP="004B0073">
            <w:pPr>
              <w:pStyle w:val="List"/>
              <w:rPr>
                <w:rFonts w:cs="Times New Roman"/>
                <w:b/>
                <w:szCs w:val="24"/>
              </w:rPr>
            </w:pPr>
            <w:r w:rsidRPr="00BD197F">
              <w:rPr>
                <w:rStyle w:val="Strong"/>
                <w:b w:val="0"/>
                <w:bCs/>
                <w:szCs w:val="24"/>
              </w:rPr>
              <w:t>Ценообразующие факторы</w:t>
            </w:r>
          </w:p>
        </w:tc>
        <w:tc>
          <w:tcPr>
            <w:tcW w:w="709" w:type="dxa"/>
          </w:tcPr>
          <w:p w:rsidR="00693693" w:rsidRPr="00BD197F" w:rsidRDefault="00693693" w:rsidP="004B0073">
            <w:pPr>
              <w:jc w:val="center"/>
            </w:pPr>
            <w:r w:rsidRPr="00BD197F">
              <w:t>18</w:t>
            </w:r>
          </w:p>
        </w:tc>
        <w:tc>
          <w:tcPr>
            <w:tcW w:w="850" w:type="dxa"/>
          </w:tcPr>
          <w:p w:rsidR="00693693" w:rsidRPr="00BD197F" w:rsidRDefault="00693693" w:rsidP="004B0073">
            <w:pPr>
              <w:jc w:val="center"/>
            </w:pPr>
            <w:r w:rsidRPr="00BD197F">
              <w:t>14</w:t>
            </w:r>
          </w:p>
        </w:tc>
        <w:tc>
          <w:tcPr>
            <w:tcW w:w="851" w:type="dxa"/>
          </w:tcPr>
          <w:p w:rsidR="00693693" w:rsidRPr="00BD197F" w:rsidRDefault="00693693" w:rsidP="004B0073">
            <w:pPr>
              <w:jc w:val="center"/>
            </w:pPr>
            <w:r w:rsidRPr="00BD197F">
              <w:t>8</w:t>
            </w:r>
          </w:p>
        </w:tc>
        <w:tc>
          <w:tcPr>
            <w:tcW w:w="850" w:type="dxa"/>
          </w:tcPr>
          <w:p w:rsidR="00693693" w:rsidRPr="00BD197F" w:rsidRDefault="00693693" w:rsidP="004B0073">
            <w:pPr>
              <w:jc w:val="center"/>
            </w:pPr>
          </w:p>
        </w:tc>
        <w:tc>
          <w:tcPr>
            <w:tcW w:w="729" w:type="dxa"/>
          </w:tcPr>
          <w:p w:rsidR="00693693" w:rsidRPr="00BD197F" w:rsidRDefault="00693693" w:rsidP="004B0073">
            <w:pPr>
              <w:jc w:val="center"/>
            </w:pPr>
            <w:r w:rsidRPr="00BD197F">
              <w:t>6</w:t>
            </w:r>
          </w:p>
        </w:tc>
        <w:tc>
          <w:tcPr>
            <w:tcW w:w="720" w:type="dxa"/>
          </w:tcPr>
          <w:p w:rsidR="00693693" w:rsidRPr="00BD197F" w:rsidRDefault="00693693" w:rsidP="004B0073">
            <w:pPr>
              <w:jc w:val="center"/>
            </w:pPr>
            <w:r w:rsidRPr="00BD197F">
              <w:t>4</w:t>
            </w:r>
          </w:p>
        </w:tc>
        <w:tc>
          <w:tcPr>
            <w:tcW w:w="1080" w:type="dxa"/>
          </w:tcPr>
          <w:p w:rsidR="00693693" w:rsidRPr="00BD197F" w:rsidRDefault="00693693" w:rsidP="004B0073">
            <w:r w:rsidRPr="00952EFC">
              <w:rPr>
                <w:rStyle w:val="a"/>
                <w:rFonts w:ascii="Times New Roman" w:hAnsi="Times New Roman"/>
              </w:rPr>
              <w:t>ОПК-4</w:t>
            </w:r>
          </w:p>
        </w:tc>
      </w:tr>
      <w:tr w:rsidR="00693693" w:rsidRPr="00BD197F" w:rsidTr="004B0073">
        <w:tc>
          <w:tcPr>
            <w:tcW w:w="4219" w:type="dxa"/>
          </w:tcPr>
          <w:p w:rsidR="00693693" w:rsidRPr="00BD197F" w:rsidRDefault="00693693" w:rsidP="004B0073">
            <w:pPr>
              <w:pStyle w:val="List"/>
              <w:rPr>
                <w:rFonts w:cs="Times New Roman"/>
                <w:b/>
                <w:szCs w:val="24"/>
              </w:rPr>
            </w:pPr>
            <w:r w:rsidRPr="00BD197F">
              <w:rPr>
                <w:rStyle w:val="Strong"/>
                <w:b w:val="0"/>
                <w:bCs/>
                <w:szCs w:val="24"/>
              </w:rPr>
              <w:t>Методы ценообразования</w:t>
            </w:r>
          </w:p>
        </w:tc>
        <w:tc>
          <w:tcPr>
            <w:tcW w:w="709" w:type="dxa"/>
          </w:tcPr>
          <w:p w:rsidR="00693693" w:rsidRPr="00BD197F" w:rsidRDefault="00693693" w:rsidP="004B0073">
            <w:pPr>
              <w:jc w:val="center"/>
            </w:pPr>
            <w:r w:rsidRPr="00BD197F">
              <w:t>14</w:t>
            </w:r>
          </w:p>
        </w:tc>
        <w:tc>
          <w:tcPr>
            <w:tcW w:w="850" w:type="dxa"/>
          </w:tcPr>
          <w:p w:rsidR="00693693" w:rsidRPr="00BD197F" w:rsidRDefault="00693693" w:rsidP="004B0073">
            <w:pPr>
              <w:jc w:val="center"/>
            </w:pPr>
            <w:r w:rsidRPr="00BD197F">
              <w:t>8</w:t>
            </w:r>
          </w:p>
        </w:tc>
        <w:tc>
          <w:tcPr>
            <w:tcW w:w="851" w:type="dxa"/>
          </w:tcPr>
          <w:p w:rsidR="00693693" w:rsidRPr="00BD197F" w:rsidRDefault="00693693" w:rsidP="004B0073">
            <w:pPr>
              <w:jc w:val="center"/>
            </w:pPr>
            <w:r w:rsidRPr="00BD197F">
              <w:t>4</w:t>
            </w:r>
          </w:p>
        </w:tc>
        <w:tc>
          <w:tcPr>
            <w:tcW w:w="850" w:type="dxa"/>
          </w:tcPr>
          <w:p w:rsidR="00693693" w:rsidRPr="00BD197F" w:rsidRDefault="00693693" w:rsidP="004B0073">
            <w:pPr>
              <w:jc w:val="center"/>
            </w:pPr>
          </w:p>
        </w:tc>
        <w:tc>
          <w:tcPr>
            <w:tcW w:w="729" w:type="dxa"/>
          </w:tcPr>
          <w:p w:rsidR="00693693" w:rsidRPr="00BD197F" w:rsidRDefault="00693693" w:rsidP="004B0073">
            <w:pPr>
              <w:jc w:val="center"/>
            </w:pPr>
            <w:r w:rsidRPr="00BD197F">
              <w:t>4</w:t>
            </w:r>
          </w:p>
        </w:tc>
        <w:tc>
          <w:tcPr>
            <w:tcW w:w="720" w:type="dxa"/>
          </w:tcPr>
          <w:p w:rsidR="00693693" w:rsidRPr="00BD197F" w:rsidRDefault="00693693" w:rsidP="004B0073">
            <w:pPr>
              <w:jc w:val="center"/>
            </w:pPr>
            <w:r w:rsidRPr="00BD197F">
              <w:t>6</w:t>
            </w:r>
          </w:p>
        </w:tc>
        <w:tc>
          <w:tcPr>
            <w:tcW w:w="1080" w:type="dxa"/>
          </w:tcPr>
          <w:p w:rsidR="00693693" w:rsidRPr="00BD197F" w:rsidRDefault="00693693" w:rsidP="004B0073">
            <w:r w:rsidRPr="00952EFC">
              <w:rPr>
                <w:rStyle w:val="a"/>
                <w:rFonts w:ascii="Times New Roman" w:hAnsi="Times New Roman"/>
              </w:rPr>
              <w:t>ОПК-4</w:t>
            </w:r>
          </w:p>
        </w:tc>
      </w:tr>
      <w:tr w:rsidR="00693693" w:rsidRPr="00BD197F" w:rsidTr="004B0073">
        <w:tc>
          <w:tcPr>
            <w:tcW w:w="4219" w:type="dxa"/>
          </w:tcPr>
          <w:p w:rsidR="00693693" w:rsidRPr="00BD197F" w:rsidRDefault="00693693" w:rsidP="00952EFC">
            <w:pPr>
              <w:pStyle w:val="List"/>
              <w:rPr>
                <w:rFonts w:cs="Times New Roman"/>
                <w:b/>
                <w:szCs w:val="24"/>
              </w:rPr>
            </w:pPr>
            <w:r w:rsidRPr="00BD197F">
              <w:rPr>
                <w:rStyle w:val="Strong"/>
                <w:b w:val="0"/>
                <w:bCs/>
                <w:szCs w:val="24"/>
              </w:rPr>
              <w:t>Издержки и прибыль, их роль в формировании цен</w:t>
            </w:r>
          </w:p>
        </w:tc>
        <w:tc>
          <w:tcPr>
            <w:tcW w:w="709" w:type="dxa"/>
          </w:tcPr>
          <w:p w:rsidR="00693693" w:rsidRPr="00BD197F" w:rsidRDefault="00693693" w:rsidP="004B0073">
            <w:pPr>
              <w:jc w:val="center"/>
            </w:pPr>
            <w:r w:rsidRPr="00BD197F">
              <w:t>12</w:t>
            </w:r>
          </w:p>
        </w:tc>
        <w:tc>
          <w:tcPr>
            <w:tcW w:w="850" w:type="dxa"/>
          </w:tcPr>
          <w:p w:rsidR="00693693" w:rsidRPr="00BD197F" w:rsidRDefault="00693693" w:rsidP="004B0073">
            <w:pPr>
              <w:jc w:val="center"/>
            </w:pPr>
            <w:r w:rsidRPr="00BD197F">
              <w:t>8</w:t>
            </w:r>
          </w:p>
        </w:tc>
        <w:tc>
          <w:tcPr>
            <w:tcW w:w="851" w:type="dxa"/>
          </w:tcPr>
          <w:p w:rsidR="00693693" w:rsidRPr="00BD197F" w:rsidRDefault="00693693" w:rsidP="004B0073">
            <w:pPr>
              <w:jc w:val="center"/>
            </w:pPr>
            <w:r w:rsidRPr="00BD197F">
              <w:t>4</w:t>
            </w:r>
          </w:p>
        </w:tc>
        <w:tc>
          <w:tcPr>
            <w:tcW w:w="850" w:type="dxa"/>
          </w:tcPr>
          <w:p w:rsidR="00693693" w:rsidRPr="00BD197F" w:rsidRDefault="00693693" w:rsidP="004B0073">
            <w:pPr>
              <w:jc w:val="center"/>
            </w:pPr>
          </w:p>
        </w:tc>
        <w:tc>
          <w:tcPr>
            <w:tcW w:w="729" w:type="dxa"/>
          </w:tcPr>
          <w:p w:rsidR="00693693" w:rsidRPr="00BD197F" w:rsidRDefault="00693693" w:rsidP="004B0073">
            <w:pPr>
              <w:jc w:val="center"/>
            </w:pPr>
            <w:r w:rsidRPr="00BD197F">
              <w:t>4</w:t>
            </w:r>
          </w:p>
        </w:tc>
        <w:tc>
          <w:tcPr>
            <w:tcW w:w="720" w:type="dxa"/>
          </w:tcPr>
          <w:p w:rsidR="00693693" w:rsidRPr="00BD197F" w:rsidRDefault="00693693" w:rsidP="004B0073">
            <w:pPr>
              <w:jc w:val="center"/>
            </w:pPr>
            <w:r w:rsidRPr="00BD197F">
              <w:t>4</w:t>
            </w:r>
          </w:p>
        </w:tc>
        <w:tc>
          <w:tcPr>
            <w:tcW w:w="1080" w:type="dxa"/>
          </w:tcPr>
          <w:p w:rsidR="00693693" w:rsidRPr="00BD197F" w:rsidRDefault="00693693" w:rsidP="004B0073">
            <w:r w:rsidRPr="00952EFC">
              <w:rPr>
                <w:rStyle w:val="a"/>
                <w:rFonts w:ascii="Times New Roman" w:hAnsi="Times New Roman"/>
              </w:rPr>
              <w:t>ОПК-4</w:t>
            </w:r>
          </w:p>
        </w:tc>
      </w:tr>
      <w:tr w:rsidR="00693693" w:rsidRPr="00BD197F" w:rsidTr="004B0073">
        <w:tc>
          <w:tcPr>
            <w:tcW w:w="4219" w:type="dxa"/>
          </w:tcPr>
          <w:p w:rsidR="00693693" w:rsidRDefault="00693693" w:rsidP="00952EFC">
            <w:pPr>
              <w:pStyle w:val="List"/>
              <w:rPr>
                <w:rStyle w:val="Strong"/>
                <w:b w:val="0"/>
                <w:bCs/>
                <w:szCs w:val="24"/>
              </w:rPr>
            </w:pPr>
            <w:r w:rsidRPr="00BD197F">
              <w:rPr>
                <w:rStyle w:val="Strong"/>
                <w:b w:val="0"/>
                <w:bCs/>
                <w:szCs w:val="24"/>
              </w:rPr>
              <w:t xml:space="preserve">Ценовая политика </w:t>
            </w:r>
          </w:p>
          <w:p w:rsidR="00693693" w:rsidRPr="00BD197F" w:rsidRDefault="00693693" w:rsidP="00952EFC">
            <w:pPr>
              <w:pStyle w:val="List"/>
              <w:rPr>
                <w:rFonts w:cs="Times New Roman"/>
                <w:b/>
                <w:szCs w:val="24"/>
              </w:rPr>
            </w:pPr>
            <w:r w:rsidRPr="00BD197F">
              <w:rPr>
                <w:rStyle w:val="Strong"/>
                <w:b w:val="0"/>
                <w:bCs/>
                <w:szCs w:val="24"/>
              </w:rPr>
              <w:t>организации в условиях рынка</w:t>
            </w:r>
          </w:p>
        </w:tc>
        <w:tc>
          <w:tcPr>
            <w:tcW w:w="709" w:type="dxa"/>
          </w:tcPr>
          <w:p w:rsidR="00693693" w:rsidRPr="00BD197F" w:rsidRDefault="00693693" w:rsidP="004B0073">
            <w:pPr>
              <w:jc w:val="center"/>
            </w:pPr>
            <w:r w:rsidRPr="00BD197F">
              <w:t>16</w:t>
            </w:r>
          </w:p>
        </w:tc>
        <w:tc>
          <w:tcPr>
            <w:tcW w:w="850" w:type="dxa"/>
          </w:tcPr>
          <w:p w:rsidR="00693693" w:rsidRPr="00BD197F" w:rsidRDefault="00693693" w:rsidP="004B0073">
            <w:pPr>
              <w:jc w:val="center"/>
            </w:pPr>
            <w:r w:rsidRPr="00BD197F">
              <w:t>10</w:t>
            </w:r>
          </w:p>
        </w:tc>
        <w:tc>
          <w:tcPr>
            <w:tcW w:w="851" w:type="dxa"/>
          </w:tcPr>
          <w:p w:rsidR="00693693" w:rsidRPr="00BD197F" w:rsidRDefault="00693693" w:rsidP="004B0073">
            <w:pPr>
              <w:jc w:val="center"/>
            </w:pPr>
            <w:r w:rsidRPr="00BD197F">
              <w:t>4</w:t>
            </w:r>
          </w:p>
        </w:tc>
        <w:tc>
          <w:tcPr>
            <w:tcW w:w="850" w:type="dxa"/>
          </w:tcPr>
          <w:p w:rsidR="00693693" w:rsidRPr="00BD197F" w:rsidRDefault="00693693" w:rsidP="004B0073">
            <w:pPr>
              <w:jc w:val="center"/>
            </w:pPr>
          </w:p>
        </w:tc>
        <w:tc>
          <w:tcPr>
            <w:tcW w:w="729" w:type="dxa"/>
          </w:tcPr>
          <w:p w:rsidR="00693693" w:rsidRPr="00BD197F" w:rsidRDefault="00693693" w:rsidP="004B0073">
            <w:pPr>
              <w:jc w:val="center"/>
            </w:pPr>
            <w:r w:rsidRPr="00BD197F">
              <w:t>6</w:t>
            </w:r>
          </w:p>
        </w:tc>
        <w:tc>
          <w:tcPr>
            <w:tcW w:w="720" w:type="dxa"/>
          </w:tcPr>
          <w:p w:rsidR="00693693" w:rsidRPr="00BD197F" w:rsidRDefault="00693693" w:rsidP="004B0073">
            <w:pPr>
              <w:jc w:val="center"/>
            </w:pPr>
            <w:r w:rsidRPr="00BD197F">
              <w:t>6</w:t>
            </w:r>
          </w:p>
        </w:tc>
        <w:tc>
          <w:tcPr>
            <w:tcW w:w="1080" w:type="dxa"/>
          </w:tcPr>
          <w:p w:rsidR="00693693" w:rsidRPr="00BD197F" w:rsidRDefault="00693693" w:rsidP="004B0073">
            <w:r w:rsidRPr="00952EFC">
              <w:rPr>
                <w:rStyle w:val="a"/>
                <w:rFonts w:ascii="Times New Roman" w:hAnsi="Times New Roman"/>
              </w:rPr>
              <w:t>ОПК-4</w:t>
            </w:r>
          </w:p>
        </w:tc>
      </w:tr>
      <w:tr w:rsidR="00693693" w:rsidRPr="00BD197F" w:rsidTr="004B0073">
        <w:tc>
          <w:tcPr>
            <w:tcW w:w="4219" w:type="dxa"/>
          </w:tcPr>
          <w:p w:rsidR="00693693" w:rsidRDefault="00693693" w:rsidP="00952EFC">
            <w:pPr>
              <w:pStyle w:val="List"/>
              <w:rPr>
                <w:rStyle w:val="Strong"/>
                <w:b w:val="0"/>
                <w:bCs/>
                <w:szCs w:val="24"/>
              </w:rPr>
            </w:pPr>
            <w:r>
              <w:rPr>
                <w:rStyle w:val="Strong"/>
                <w:b w:val="0"/>
                <w:bCs/>
                <w:szCs w:val="24"/>
              </w:rPr>
              <w:t xml:space="preserve"> </w:t>
            </w:r>
            <w:r w:rsidRPr="00BD197F">
              <w:rPr>
                <w:rStyle w:val="Strong"/>
                <w:b w:val="0"/>
                <w:bCs/>
                <w:szCs w:val="24"/>
              </w:rPr>
              <w:t xml:space="preserve">Государственное </w:t>
            </w:r>
          </w:p>
          <w:p w:rsidR="00693693" w:rsidRPr="00BD197F" w:rsidRDefault="00693693" w:rsidP="00952EFC">
            <w:pPr>
              <w:pStyle w:val="List"/>
              <w:rPr>
                <w:rFonts w:cs="Times New Roman"/>
                <w:b/>
                <w:szCs w:val="24"/>
              </w:rPr>
            </w:pPr>
            <w:r w:rsidRPr="00BD197F">
              <w:rPr>
                <w:rStyle w:val="Strong"/>
                <w:b w:val="0"/>
                <w:bCs/>
                <w:szCs w:val="24"/>
              </w:rPr>
              <w:t>регулирование цен в условиях рыночных отношений</w:t>
            </w:r>
          </w:p>
        </w:tc>
        <w:tc>
          <w:tcPr>
            <w:tcW w:w="709" w:type="dxa"/>
          </w:tcPr>
          <w:p w:rsidR="00693693" w:rsidRPr="00BD197F" w:rsidRDefault="00693693" w:rsidP="004B0073">
            <w:pPr>
              <w:jc w:val="center"/>
            </w:pPr>
            <w:r w:rsidRPr="00BD197F">
              <w:t>16</w:t>
            </w:r>
          </w:p>
        </w:tc>
        <w:tc>
          <w:tcPr>
            <w:tcW w:w="850" w:type="dxa"/>
          </w:tcPr>
          <w:p w:rsidR="00693693" w:rsidRPr="00BD197F" w:rsidRDefault="00693693" w:rsidP="004B0073">
            <w:pPr>
              <w:jc w:val="center"/>
            </w:pPr>
            <w:r w:rsidRPr="00BD197F">
              <w:t>10</w:t>
            </w:r>
          </w:p>
        </w:tc>
        <w:tc>
          <w:tcPr>
            <w:tcW w:w="851" w:type="dxa"/>
          </w:tcPr>
          <w:p w:rsidR="00693693" w:rsidRPr="00BD197F" w:rsidRDefault="00693693" w:rsidP="004B0073">
            <w:pPr>
              <w:jc w:val="center"/>
            </w:pPr>
            <w:r w:rsidRPr="00BD197F">
              <w:t>4</w:t>
            </w:r>
          </w:p>
        </w:tc>
        <w:tc>
          <w:tcPr>
            <w:tcW w:w="850" w:type="dxa"/>
          </w:tcPr>
          <w:p w:rsidR="00693693" w:rsidRPr="00BD197F" w:rsidRDefault="00693693" w:rsidP="004B0073">
            <w:pPr>
              <w:jc w:val="center"/>
            </w:pPr>
          </w:p>
        </w:tc>
        <w:tc>
          <w:tcPr>
            <w:tcW w:w="729" w:type="dxa"/>
          </w:tcPr>
          <w:p w:rsidR="00693693" w:rsidRPr="00BD197F" w:rsidRDefault="00693693" w:rsidP="004B0073">
            <w:pPr>
              <w:jc w:val="center"/>
            </w:pPr>
            <w:r w:rsidRPr="00BD197F">
              <w:t>6</w:t>
            </w:r>
          </w:p>
        </w:tc>
        <w:tc>
          <w:tcPr>
            <w:tcW w:w="720" w:type="dxa"/>
          </w:tcPr>
          <w:p w:rsidR="00693693" w:rsidRPr="00BD197F" w:rsidRDefault="00693693" w:rsidP="004B0073">
            <w:pPr>
              <w:jc w:val="center"/>
            </w:pPr>
            <w:r w:rsidRPr="00BD197F">
              <w:t>6</w:t>
            </w:r>
          </w:p>
        </w:tc>
        <w:tc>
          <w:tcPr>
            <w:tcW w:w="1080" w:type="dxa"/>
          </w:tcPr>
          <w:p w:rsidR="00693693" w:rsidRPr="00BD197F" w:rsidRDefault="00693693" w:rsidP="004B0073">
            <w:r w:rsidRPr="00952EFC">
              <w:rPr>
                <w:rStyle w:val="a"/>
                <w:rFonts w:ascii="Times New Roman" w:hAnsi="Times New Roman"/>
              </w:rPr>
              <w:t>ОПК-4</w:t>
            </w:r>
          </w:p>
        </w:tc>
      </w:tr>
      <w:tr w:rsidR="00693693" w:rsidRPr="00BD197F" w:rsidTr="004B0073">
        <w:tc>
          <w:tcPr>
            <w:tcW w:w="4219" w:type="dxa"/>
          </w:tcPr>
          <w:p w:rsidR="00693693" w:rsidRPr="00BD197F" w:rsidRDefault="00693693" w:rsidP="004B0073">
            <w:pPr>
              <w:rPr>
                <w:b/>
              </w:rPr>
            </w:pPr>
            <w:r w:rsidRPr="00BD197F">
              <w:rPr>
                <w:b/>
              </w:rPr>
              <w:t>Итого по дисциплине</w:t>
            </w:r>
          </w:p>
        </w:tc>
        <w:tc>
          <w:tcPr>
            <w:tcW w:w="709" w:type="dxa"/>
          </w:tcPr>
          <w:p w:rsidR="00693693" w:rsidRPr="00BD197F" w:rsidRDefault="00693693" w:rsidP="004B0073">
            <w:pPr>
              <w:jc w:val="center"/>
              <w:rPr>
                <w:b/>
              </w:rPr>
            </w:pPr>
            <w:r w:rsidRPr="00BD197F">
              <w:rPr>
                <w:b/>
              </w:rPr>
              <w:t>108</w:t>
            </w:r>
          </w:p>
        </w:tc>
        <w:tc>
          <w:tcPr>
            <w:tcW w:w="850" w:type="dxa"/>
          </w:tcPr>
          <w:p w:rsidR="00693693" w:rsidRPr="00BD197F" w:rsidRDefault="00693693" w:rsidP="004B0073">
            <w:pPr>
              <w:jc w:val="center"/>
              <w:rPr>
                <w:b/>
              </w:rPr>
            </w:pPr>
            <w:r w:rsidRPr="00BD197F">
              <w:rPr>
                <w:b/>
              </w:rPr>
              <w:t>70</w:t>
            </w:r>
          </w:p>
        </w:tc>
        <w:tc>
          <w:tcPr>
            <w:tcW w:w="851" w:type="dxa"/>
          </w:tcPr>
          <w:p w:rsidR="00693693" w:rsidRPr="00BD197F" w:rsidRDefault="00693693" w:rsidP="004B0073">
            <w:pPr>
              <w:jc w:val="center"/>
              <w:rPr>
                <w:b/>
              </w:rPr>
            </w:pPr>
            <w:r w:rsidRPr="00BD197F">
              <w:rPr>
                <w:b/>
              </w:rPr>
              <w:t>32</w:t>
            </w:r>
          </w:p>
        </w:tc>
        <w:tc>
          <w:tcPr>
            <w:tcW w:w="850" w:type="dxa"/>
          </w:tcPr>
          <w:p w:rsidR="00693693" w:rsidRPr="00BD197F" w:rsidRDefault="00693693" w:rsidP="004B0073">
            <w:pPr>
              <w:jc w:val="center"/>
              <w:rPr>
                <w:b/>
              </w:rPr>
            </w:pPr>
          </w:p>
        </w:tc>
        <w:tc>
          <w:tcPr>
            <w:tcW w:w="729" w:type="dxa"/>
          </w:tcPr>
          <w:p w:rsidR="00693693" w:rsidRPr="00BD197F" w:rsidRDefault="00693693" w:rsidP="004B0073">
            <w:pPr>
              <w:jc w:val="center"/>
              <w:rPr>
                <w:b/>
              </w:rPr>
            </w:pPr>
            <w:r w:rsidRPr="00BD197F">
              <w:rPr>
                <w:b/>
              </w:rPr>
              <w:t>38</w:t>
            </w:r>
          </w:p>
        </w:tc>
        <w:tc>
          <w:tcPr>
            <w:tcW w:w="720" w:type="dxa"/>
          </w:tcPr>
          <w:p w:rsidR="00693693" w:rsidRPr="00BD197F" w:rsidRDefault="00693693" w:rsidP="004B0073">
            <w:pPr>
              <w:jc w:val="center"/>
              <w:rPr>
                <w:b/>
              </w:rPr>
            </w:pPr>
            <w:r w:rsidRPr="00BD197F">
              <w:rPr>
                <w:b/>
              </w:rPr>
              <w:t>38</w:t>
            </w:r>
          </w:p>
        </w:tc>
        <w:tc>
          <w:tcPr>
            <w:tcW w:w="1080" w:type="dxa"/>
          </w:tcPr>
          <w:p w:rsidR="00693693" w:rsidRPr="00BD197F" w:rsidRDefault="00693693" w:rsidP="004B0073">
            <w:pPr>
              <w:ind w:left="-250"/>
              <w:jc w:val="center"/>
              <w:rPr>
                <w:b/>
              </w:rPr>
            </w:pPr>
          </w:p>
        </w:tc>
      </w:tr>
      <w:tr w:rsidR="00693693" w:rsidRPr="00AF20DC" w:rsidTr="004B0073">
        <w:tc>
          <w:tcPr>
            <w:tcW w:w="4219" w:type="dxa"/>
          </w:tcPr>
          <w:p w:rsidR="00693693" w:rsidRPr="00AF20DC" w:rsidRDefault="00693693" w:rsidP="004B0073">
            <w:pPr>
              <w:rPr>
                <w:b/>
              </w:rPr>
            </w:pPr>
            <w:r w:rsidRPr="00AF20DC">
              <w:rPr>
                <w:b/>
              </w:rPr>
              <w:t>Зачетных единиц</w:t>
            </w:r>
          </w:p>
        </w:tc>
        <w:tc>
          <w:tcPr>
            <w:tcW w:w="709" w:type="dxa"/>
          </w:tcPr>
          <w:p w:rsidR="00693693" w:rsidRPr="00AF20DC" w:rsidRDefault="00693693" w:rsidP="004B0073">
            <w:pPr>
              <w:jc w:val="center"/>
              <w:rPr>
                <w:b/>
              </w:rPr>
            </w:pPr>
            <w:r w:rsidRPr="00AF20DC">
              <w:rPr>
                <w:b/>
              </w:rPr>
              <w:t>3</w:t>
            </w:r>
          </w:p>
        </w:tc>
        <w:tc>
          <w:tcPr>
            <w:tcW w:w="850" w:type="dxa"/>
          </w:tcPr>
          <w:p w:rsidR="00693693" w:rsidRPr="00AF20DC" w:rsidRDefault="00693693" w:rsidP="004B0073">
            <w:pPr>
              <w:jc w:val="center"/>
              <w:rPr>
                <w:b/>
              </w:rPr>
            </w:pPr>
          </w:p>
        </w:tc>
        <w:tc>
          <w:tcPr>
            <w:tcW w:w="851" w:type="dxa"/>
          </w:tcPr>
          <w:p w:rsidR="00693693" w:rsidRPr="00AF20DC" w:rsidRDefault="00693693" w:rsidP="004B0073">
            <w:pPr>
              <w:jc w:val="center"/>
              <w:rPr>
                <w:b/>
              </w:rPr>
            </w:pPr>
          </w:p>
        </w:tc>
        <w:tc>
          <w:tcPr>
            <w:tcW w:w="850" w:type="dxa"/>
          </w:tcPr>
          <w:p w:rsidR="00693693" w:rsidRPr="00AF20DC" w:rsidRDefault="00693693" w:rsidP="004B0073">
            <w:pPr>
              <w:jc w:val="center"/>
              <w:rPr>
                <w:b/>
              </w:rPr>
            </w:pPr>
          </w:p>
        </w:tc>
        <w:tc>
          <w:tcPr>
            <w:tcW w:w="729" w:type="dxa"/>
          </w:tcPr>
          <w:p w:rsidR="00693693" w:rsidRPr="00AF20DC" w:rsidRDefault="00693693" w:rsidP="004B0073">
            <w:pPr>
              <w:jc w:val="center"/>
              <w:rPr>
                <w:b/>
              </w:rPr>
            </w:pPr>
          </w:p>
        </w:tc>
        <w:tc>
          <w:tcPr>
            <w:tcW w:w="720" w:type="dxa"/>
          </w:tcPr>
          <w:p w:rsidR="00693693" w:rsidRPr="00AF20DC" w:rsidRDefault="00693693" w:rsidP="004B0073">
            <w:pPr>
              <w:jc w:val="center"/>
              <w:rPr>
                <w:b/>
              </w:rPr>
            </w:pPr>
          </w:p>
        </w:tc>
        <w:tc>
          <w:tcPr>
            <w:tcW w:w="1080" w:type="dxa"/>
          </w:tcPr>
          <w:p w:rsidR="00693693" w:rsidRPr="00AF20DC" w:rsidRDefault="00693693" w:rsidP="004B0073">
            <w:pPr>
              <w:ind w:left="-250"/>
              <w:jc w:val="center"/>
              <w:rPr>
                <w:b/>
              </w:rPr>
            </w:pPr>
          </w:p>
        </w:tc>
      </w:tr>
    </w:tbl>
    <w:p w:rsidR="00693693" w:rsidRPr="00BD197F" w:rsidRDefault="00693693" w:rsidP="00D63662">
      <w:pPr>
        <w:pStyle w:val="Heading2"/>
        <w:spacing w:before="0" w:after="0"/>
        <w:jc w:val="center"/>
        <w:rPr>
          <w:rFonts w:ascii="Times New Roman" w:hAnsi="Times New Roman" w:cs="Times New Roman"/>
          <w:i w:val="0"/>
          <w:sz w:val="24"/>
          <w:szCs w:val="24"/>
        </w:rPr>
      </w:pPr>
    </w:p>
    <w:p w:rsidR="00693693" w:rsidRPr="00BD197F" w:rsidRDefault="00693693" w:rsidP="00D63662"/>
    <w:p w:rsidR="00693693" w:rsidRDefault="00693693" w:rsidP="005F2052">
      <w:pPr>
        <w:pStyle w:val="Heading2"/>
        <w:spacing w:before="0" w:after="0"/>
        <w:jc w:val="right"/>
        <w:rPr>
          <w:rFonts w:ascii="Times New Roman" w:hAnsi="Times New Roman" w:cs="Times New Roman"/>
          <w:b w:val="0"/>
          <w:sz w:val="24"/>
          <w:szCs w:val="24"/>
        </w:rPr>
      </w:pPr>
      <w:r>
        <w:br w:type="page"/>
      </w:r>
      <w:r w:rsidRPr="0000428A">
        <w:rPr>
          <w:rFonts w:ascii="Times New Roman" w:hAnsi="Times New Roman" w:cs="Times New Roman"/>
          <w:b w:val="0"/>
          <w:sz w:val="24"/>
          <w:szCs w:val="24"/>
        </w:rPr>
        <w:t>Приложение</w:t>
      </w:r>
    </w:p>
    <w:p w:rsidR="00693693" w:rsidRPr="00BD197F" w:rsidRDefault="00693693" w:rsidP="00C11DC6">
      <w:pPr>
        <w:pStyle w:val="Heading2"/>
        <w:spacing w:before="0" w:after="0"/>
        <w:jc w:val="center"/>
        <w:rPr>
          <w:rFonts w:ascii="Times New Roman" w:hAnsi="Times New Roman" w:cs="Times New Roman"/>
          <w:i w:val="0"/>
          <w:sz w:val="24"/>
          <w:szCs w:val="24"/>
        </w:rPr>
      </w:pPr>
      <w:r w:rsidRPr="00BD197F">
        <w:rPr>
          <w:rFonts w:ascii="Times New Roman" w:hAnsi="Times New Roman" w:cs="Times New Roman"/>
          <w:i w:val="0"/>
          <w:sz w:val="24"/>
          <w:szCs w:val="24"/>
        </w:rPr>
        <w:t>Тематический план изучения дисциплины «Ценообразование</w:t>
      </w:r>
      <w:r>
        <w:rPr>
          <w:rFonts w:ascii="Times New Roman" w:hAnsi="Times New Roman" w:cs="Times New Roman"/>
          <w:i w:val="0"/>
          <w:sz w:val="24"/>
          <w:szCs w:val="24"/>
        </w:rPr>
        <w:t xml:space="preserve"> в СКС</w:t>
      </w:r>
      <w:r w:rsidRPr="00BD197F">
        <w:rPr>
          <w:rFonts w:ascii="Times New Roman" w:hAnsi="Times New Roman" w:cs="Times New Roman"/>
          <w:i w:val="0"/>
          <w:sz w:val="24"/>
          <w:szCs w:val="24"/>
        </w:rPr>
        <w:t>»</w:t>
      </w:r>
    </w:p>
    <w:p w:rsidR="00693693" w:rsidRDefault="00693693" w:rsidP="00C11DC6">
      <w:pPr>
        <w:rPr>
          <w:i/>
        </w:rPr>
      </w:pPr>
      <w:r w:rsidRPr="00BD197F">
        <w:rPr>
          <w:b/>
        </w:rPr>
        <w:t xml:space="preserve">Год набора: </w:t>
      </w:r>
      <w:r>
        <w:t>2022</w:t>
      </w:r>
      <w:r w:rsidRPr="00BD197F">
        <w:rPr>
          <w:b/>
        </w:rPr>
        <w:t xml:space="preserve">    Форма обучения: </w:t>
      </w:r>
      <w:r>
        <w:rPr>
          <w:i/>
        </w:rPr>
        <w:t>очно-заочная</w:t>
      </w:r>
    </w:p>
    <w:p w:rsidR="00693693" w:rsidRPr="00BD197F" w:rsidRDefault="00693693" w:rsidP="00C11DC6">
      <w:pP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709"/>
        <w:gridCol w:w="850"/>
        <w:gridCol w:w="851"/>
        <w:gridCol w:w="850"/>
        <w:gridCol w:w="729"/>
        <w:gridCol w:w="720"/>
        <w:gridCol w:w="1080"/>
      </w:tblGrid>
      <w:tr w:rsidR="00693693" w:rsidRPr="00BD197F" w:rsidTr="008F7CBA">
        <w:tc>
          <w:tcPr>
            <w:tcW w:w="4219" w:type="dxa"/>
            <w:vMerge w:val="restart"/>
          </w:tcPr>
          <w:p w:rsidR="00693693" w:rsidRPr="00BD197F" w:rsidRDefault="00693693" w:rsidP="008F7CBA">
            <w:pPr>
              <w:jc w:val="center"/>
              <w:rPr>
                <w:b/>
              </w:rPr>
            </w:pPr>
            <w:r w:rsidRPr="00BD197F">
              <w:rPr>
                <w:b/>
              </w:rPr>
              <w:t>Наименование разделов и тем</w:t>
            </w:r>
          </w:p>
        </w:tc>
        <w:tc>
          <w:tcPr>
            <w:tcW w:w="709" w:type="dxa"/>
            <w:vMerge w:val="restart"/>
            <w:textDirection w:val="btLr"/>
          </w:tcPr>
          <w:p w:rsidR="00693693" w:rsidRPr="00BD197F" w:rsidRDefault="00693693" w:rsidP="008F7CBA">
            <w:pPr>
              <w:jc w:val="center"/>
              <w:rPr>
                <w:b/>
              </w:rPr>
            </w:pPr>
            <w:r w:rsidRPr="00BD197F">
              <w:rPr>
                <w:b/>
              </w:rPr>
              <w:t>Всего</w:t>
            </w:r>
          </w:p>
        </w:tc>
        <w:tc>
          <w:tcPr>
            <w:tcW w:w="4000" w:type="dxa"/>
            <w:gridSpan w:val="5"/>
          </w:tcPr>
          <w:p w:rsidR="00693693" w:rsidRPr="00BD197F" w:rsidRDefault="00693693" w:rsidP="008F7CBA">
            <w:pPr>
              <w:jc w:val="center"/>
              <w:rPr>
                <w:b/>
              </w:rPr>
            </w:pPr>
            <w:r w:rsidRPr="00BD197F">
              <w:rPr>
                <w:b/>
              </w:rPr>
              <w:t>Трудоемкость по дисциплине</w:t>
            </w:r>
          </w:p>
        </w:tc>
        <w:tc>
          <w:tcPr>
            <w:tcW w:w="1080" w:type="dxa"/>
            <w:vMerge w:val="restart"/>
            <w:textDirection w:val="btLr"/>
          </w:tcPr>
          <w:p w:rsidR="00693693" w:rsidRPr="00BD197F" w:rsidRDefault="00693693" w:rsidP="008F7CBA">
            <w:pPr>
              <w:jc w:val="center"/>
              <w:rPr>
                <w:b/>
              </w:rPr>
            </w:pPr>
            <w:r w:rsidRPr="00BD197F">
              <w:rPr>
                <w:b/>
              </w:rPr>
              <w:t>Ф</w:t>
            </w:r>
            <w:r w:rsidRPr="00BD197F">
              <w:rPr>
                <w:b/>
                <w:spacing w:val="-20"/>
              </w:rPr>
              <w:t xml:space="preserve">ормируемые </w:t>
            </w:r>
            <w:r w:rsidRPr="00BD197F">
              <w:rPr>
                <w:b/>
              </w:rPr>
              <w:t>компетенции</w:t>
            </w:r>
          </w:p>
        </w:tc>
      </w:tr>
      <w:tr w:rsidR="00693693" w:rsidRPr="00BD197F" w:rsidTr="008F7CBA">
        <w:trPr>
          <w:cantSplit/>
          <w:trHeight w:val="276"/>
        </w:trPr>
        <w:tc>
          <w:tcPr>
            <w:tcW w:w="4219" w:type="dxa"/>
            <w:vMerge/>
          </w:tcPr>
          <w:p w:rsidR="00693693" w:rsidRPr="00BD197F" w:rsidRDefault="00693693" w:rsidP="008F7CBA"/>
        </w:tc>
        <w:tc>
          <w:tcPr>
            <w:tcW w:w="709" w:type="dxa"/>
            <w:vMerge/>
          </w:tcPr>
          <w:p w:rsidR="00693693" w:rsidRPr="00BD197F" w:rsidRDefault="00693693" w:rsidP="008F7CBA">
            <w:pPr>
              <w:jc w:val="center"/>
            </w:pPr>
          </w:p>
        </w:tc>
        <w:tc>
          <w:tcPr>
            <w:tcW w:w="850" w:type="dxa"/>
            <w:vMerge w:val="restart"/>
          </w:tcPr>
          <w:p w:rsidR="00693693" w:rsidRPr="00BD197F" w:rsidRDefault="00693693" w:rsidP="008F7CBA">
            <w:pPr>
              <w:ind w:left="-108"/>
              <w:jc w:val="center"/>
            </w:pPr>
            <w:r w:rsidRPr="00BD197F">
              <w:t>контакт. работа</w:t>
            </w:r>
          </w:p>
        </w:tc>
        <w:tc>
          <w:tcPr>
            <w:tcW w:w="2430" w:type="dxa"/>
            <w:gridSpan w:val="3"/>
          </w:tcPr>
          <w:p w:rsidR="00693693" w:rsidRPr="00BD197F" w:rsidRDefault="00693693" w:rsidP="008F7CBA">
            <w:pPr>
              <w:jc w:val="center"/>
            </w:pPr>
            <w:r w:rsidRPr="00BD197F">
              <w:t>в т.ч.</w:t>
            </w:r>
          </w:p>
        </w:tc>
        <w:tc>
          <w:tcPr>
            <w:tcW w:w="720" w:type="dxa"/>
            <w:vMerge w:val="restart"/>
            <w:vAlign w:val="center"/>
          </w:tcPr>
          <w:p w:rsidR="00693693" w:rsidRPr="00BD197F" w:rsidRDefault="00693693" w:rsidP="008F7CBA">
            <w:pPr>
              <w:jc w:val="center"/>
            </w:pPr>
            <w:r w:rsidRPr="00BD197F">
              <w:t>СР</w:t>
            </w:r>
          </w:p>
        </w:tc>
        <w:tc>
          <w:tcPr>
            <w:tcW w:w="1080" w:type="dxa"/>
            <w:vMerge/>
          </w:tcPr>
          <w:p w:rsidR="00693693" w:rsidRPr="00BD197F" w:rsidRDefault="00693693" w:rsidP="008F7CBA">
            <w:pPr>
              <w:ind w:left="-250"/>
              <w:jc w:val="center"/>
            </w:pPr>
          </w:p>
        </w:tc>
      </w:tr>
      <w:tr w:rsidR="00693693" w:rsidRPr="00BD197F" w:rsidTr="008F7CBA">
        <w:trPr>
          <w:trHeight w:val="992"/>
        </w:trPr>
        <w:tc>
          <w:tcPr>
            <w:tcW w:w="4219" w:type="dxa"/>
            <w:vMerge/>
          </w:tcPr>
          <w:p w:rsidR="00693693" w:rsidRPr="00BD197F" w:rsidRDefault="00693693" w:rsidP="008F7CBA"/>
        </w:tc>
        <w:tc>
          <w:tcPr>
            <w:tcW w:w="709" w:type="dxa"/>
            <w:vMerge/>
            <w:textDirection w:val="btLr"/>
          </w:tcPr>
          <w:p w:rsidR="00693693" w:rsidRPr="00BD197F" w:rsidRDefault="00693693" w:rsidP="008F7CBA">
            <w:pPr>
              <w:jc w:val="center"/>
            </w:pPr>
          </w:p>
        </w:tc>
        <w:tc>
          <w:tcPr>
            <w:tcW w:w="850" w:type="dxa"/>
            <w:vMerge/>
            <w:textDirection w:val="btLr"/>
          </w:tcPr>
          <w:p w:rsidR="00693693" w:rsidRPr="00BD197F" w:rsidRDefault="00693693" w:rsidP="008F7CBA">
            <w:pPr>
              <w:jc w:val="center"/>
            </w:pPr>
          </w:p>
        </w:tc>
        <w:tc>
          <w:tcPr>
            <w:tcW w:w="851" w:type="dxa"/>
          </w:tcPr>
          <w:p w:rsidR="00693693" w:rsidRPr="00BD197F" w:rsidRDefault="00693693" w:rsidP="008F7CBA">
            <w:pPr>
              <w:jc w:val="center"/>
            </w:pPr>
            <w:r w:rsidRPr="00BD197F">
              <w:t>лекции</w:t>
            </w:r>
          </w:p>
        </w:tc>
        <w:tc>
          <w:tcPr>
            <w:tcW w:w="850" w:type="dxa"/>
          </w:tcPr>
          <w:p w:rsidR="00693693" w:rsidRPr="00BD197F" w:rsidRDefault="00693693" w:rsidP="008F7CBA">
            <w:pPr>
              <w:jc w:val="center"/>
            </w:pPr>
            <w:r w:rsidRPr="00BD197F">
              <w:t>лаб.</w:t>
            </w:r>
          </w:p>
          <w:p w:rsidR="00693693" w:rsidRPr="00BD197F" w:rsidRDefault="00693693" w:rsidP="008F7CBA">
            <w:r w:rsidRPr="00BD197F">
              <w:t>работы</w:t>
            </w:r>
          </w:p>
        </w:tc>
        <w:tc>
          <w:tcPr>
            <w:tcW w:w="729" w:type="dxa"/>
          </w:tcPr>
          <w:p w:rsidR="00693693" w:rsidRPr="00BD197F" w:rsidRDefault="00693693" w:rsidP="008F7CBA">
            <w:pPr>
              <w:jc w:val="center"/>
            </w:pPr>
            <w:r w:rsidRPr="00BD197F">
              <w:t>практ./ сем</w:t>
            </w:r>
          </w:p>
        </w:tc>
        <w:tc>
          <w:tcPr>
            <w:tcW w:w="720" w:type="dxa"/>
            <w:vMerge/>
          </w:tcPr>
          <w:p w:rsidR="00693693" w:rsidRPr="00BD197F" w:rsidRDefault="00693693" w:rsidP="008F7CBA">
            <w:pPr>
              <w:jc w:val="center"/>
            </w:pPr>
          </w:p>
        </w:tc>
        <w:tc>
          <w:tcPr>
            <w:tcW w:w="1080" w:type="dxa"/>
            <w:vMerge/>
          </w:tcPr>
          <w:p w:rsidR="00693693" w:rsidRPr="00BD197F" w:rsidRDefault="00693693" w:rsidP="008F7CBA">
            <w:pPr>
              <w:ind w:left="-250"/>
              <w:jc w:val="center"/>
            </w:pPr>
          </w:p>
        </w:tc>
      </w:tr>
      <w:tr w:rsidR="00693693" w:rsidRPr="00BD197F" w:rsidTr="008F7CBA">
        <w:tc>
          <w:tcPr>
            <w:tcW w:w="10008" w:type="dxa"/>
            <w:gridSpan w:val="8"/>
          </w:tcPr>
          <w:p w:rsidR="00693693" w:rsidRPr="00952EFC" w:rsidRDefault="00693693" w:rsidP="008F7CBA">
            <w:pPr>
              <w:jc w:val="center"/>
              <w:rPr>
                <w:rStyle w:val="a"/>
                <w:rFonts w:ascii="Times New Roman" w:hAnsi="Times New Roman"/>
              </w:rPr>
            </w:pPr>
            <w:r w:rsidRPr="00952EFC">
              <w:rPr>
                <w:rStyle w:val="a"/>
                <w:rFonts w:ascii="Times New Roman" w:hAnsi="Times New Roman"/>
              </w:rPr>
              <w:t>РАЗДЕЛ 1. ЦЕНА И СИСТЕМА ЦЕН</w:t>
            </w:r>
          </w:p>
        </w:tc>
      </w:tr>
      <w:tr w:rsidR="00693693" w:rsidRPr="00BD197F" w:rsidTr="008F7CBA">
        <w:tc>
          <w:tcPr>
            <w:tcW w:w="4219" w:type="dxa"/>
          </w:tcPr>
          <w:p w:rsidR="00693693" w:rsidRPr="00BD197F" w:rsidRDefault="00693693" w:rsidP="008F7CBA">
            <w:pPr>
              <w:pStyle w:val="List"/>
              <w:rPr>
                <w:rFonts w:cs="Times New Roman"/>
                <w:b/>
                <w:szCs w:val="24"/>
              </w:rPr>
            </w:pPr>
            <w:r w:rsidRPr="00BD197F">
              <w:rPr>
                <w:rStyle w:val="Strong"/>
                <w:b w:val="0"/>
                <w:bCs/>
                <w:szCs w:val="24"/>
              </w:rPr>
              <w:t>Цена как экономическая категория</w:t>
            </w:r>
          </w:p>
        </w:tc>
        <w:tc>
          <w:tcPr>
            <w:tcW w:w="709" w:type="dxa"/>
          </w:tcPr>
          <w:p w:rsidR="00693693" w:rsidRPr="00BD197F" w:rsidRDefault="00693693" w:rsidP="008F7CBA">
            <w:pPr>
              <w:jc w:val="center"/>
            </w:pPr>
            <w:r>
              <w:t>13</w:t>
            </w:r>
          </w:p>
        </w:tc>
        <w:tc>
          <w:tcPr>
            <w:tcW w:w="850" w:type="dxa"/>
          </w:tcPr>
          <w:p w:rsidR="00693693" w:rsidRPr="00BD197F" w:rsidRDefault="00693693" w:rsidP="008F7CBA">
            <w:pPr>
              <w:jc w:val="center"/>
            </w:pPr>
            <w:r>
              <w:t>4</w:t>
            </w:r>
          </w:p>
        </w:tc>
        <w:tc>
          <w:tcPr>
            <w:tcW w:w="851" w:type="dxa"/>
          </w:tcPr>
          <w:p w:rsidR="00693693" w:rsidRPr="00BD197F" w:rsidRDefault="00693693" w:rsidP="008F7CBA">
            <w:pPr>
              <w:jc w:val="center"/>
            </w:pPr>
            <w:r w:rsidRPr="00BD197F">
              <w:t>2</w:t>
            </w:r>
          </w:p>
        </w:tc>
        <w:tc>
          <w:tcPr>
            <w:tcW w:w="850" w:type="dxa"/>
          </w:tcPr>
          <w:p w:rsidR="00693693" w:rsidRPr="00BD197F" w:rsidRDefault="00693693" w:rsidP="008F7CBA">
            <w:pPr>
              <w:jc w:val="center"/>
            </w:pPr>
          </w:p>
        </w:tc>
        <w:tc>
          <w:tcPr>
            <w:tcW w:w="729" w:type="dxa"/>
          </w:tcPr>
          <w:p w:rsidR="00693693" w:rsidRPr="00BD197F" w:rsidRDefault="00693693" w:rsidP="008F7CBA">
            <w:pPr>
              <w:jc w:val="center"/>
            </w:pPr>
            <w:r>
              <w:t>2</w:t>
            </w:r>
          </w:p>
        </w:tc>
        <w:tc>
          <w:tcPr>
            <w:tcW w:w="720" w:type="dxa"/>
          </w:tcPr>
          <w:p w:rsidR="00693693" w:rsidRPr="00BD197F" w:rsidRDefault="00693693" w:rsidP="008F7CBA">
            <w:pPr>
              <w:jc w:val="center"/>
            </w:pPr>
            <w:r>
              <w:t>9</w:t>
            </w:r>
          </w:p>
        </w:tc>
        <w:tc>
          <w:tcPr>
            <w:tcW w:w="1080" w:type="dxa"/>
          </w:tcPr>
          <w:p w:rsidR="00693693" w:rsidRPr="00952EFC" w:rsidRDefault="00693693" w:rsidP="008F7CBA">
            <w:r w:rsidRPr="00952EFC">
              <w:rPr>
                <w:rStyle w:val="a"/>
                <w:rFonts w:ascii="Times New Roman" w:hAnsi="Times New Roman"/>
              </w:rPr>
              <w:t>ОПК-4</w:t>
            </w:r>
          </w:p>
        </w:tc>
      </w:tr>
      <w:tr w:rsidR="00693693" w:rsidRPr="00BD197F" w:rsidTr="008F7CBA">
        <w:tc>
          <w:tcPr>
            <w:tcW w:w="4219" w:type="dxa"/>
          </w:tcPr>
          <w:p w:rsidR="00693693" w:rsidRPr="00BD197F" w:rsidRDefault="00693693" w:rsidP="008F7CBA">
            <w:pPr>
              <w:pStyle w:val="List"/>
              <w:rPr>
                <w:rFonts w:cs="Times New Roman"/>
                <w:b/>
                <w:szCs w:val="24"/>
              </w:rPr>
            </w:pPr>
            <w:r w:rsidRPr="00BD197F">
              <w:rPr>
                <w:rStyle w:val="Strong"/>
                <w:b w:val="0"/>
                <w:bCs/>
                <w:szCs w:val="24"/>
              </w:rPr>
              <w:t>Классификация цен и их система</w:t>
            </w:r>
          </w:p>
        </w:tc>
        <w:tc>
          <w:tcPr>
            <w:tcW w:w="709" w:type="dxa"/>
          </w:tcPr>
          <w:p w:rsidR="00693693" w:rsidRPr="00BD197F" w:rsidRDefault="00693693" w:rsidP="008F7CBA">
            <w:pPr>
              <w:jc w:val="center"/>
            </w:pPr>
            <w:r>
              <w:t>13</w:t>
            </w:r>
          </w:p>
        </w:tc>
        <w:tc>
          <w:tcPr>
            <w:tcW w:w="850" w:type="dxa"/>
          </w:tcPr>
          <w:p w:rsidR="00693693" w:rsidRPr="00BD197F" w:rsidRDefault="00693693" w:rsidP="008F7CBA">
            <w:pPr>
              <w:jc w:val="center"/>
            </w:pPr>
            <w:r>
              <w:t>4</w:t>
            </w:r>
          </w:p>
        </w:tc>
        <w:tc>
          <w:tcPr>
            <w:tcW w:w="851" w:type="dxa"/>
          </w:tcPr>
          <w:p w:rsidR="00693693" w:rsidRPr="00BD197F" w:rsidRDefault="00693693" w:rsidP="008F7CBA">
            <w:pPr>
              <w:jc w:val="center"/>
            </w:pPr>
            <w:r>
              <w:t>2</w:t>
            </w:r>
          </w:p>
        </w:tc>
        <w:tc>
          <w:tcPr>
            <w:tcW w:w="850" w:type="dxa"/>
          </w:tcPr>
          <w:p w:rsidR="00693693" w:rsidRPr="00BD197F" w:rsidRDefault="00693693" w:rsidP="008F7CBA">
            <w:pPr>
              <w:jc w:val="center"/>
            </w:pPr>
          </w:p>
        </w:tc>
        <w:tc>
          <w:tcPr>
            <w:tcW w:w="729" w:type="dxa"/>
          </w:tcPr>
          <w:p w:rsidR="00693693" w:rsidRPr="00BD197F" w:rsidRDefault="00693693" w:rsidP="008F7CBA">
            <w:pPr>
              <w:jc w:val="center"/>
            </w:pPr>
            <w:r>
              <w:t>2</w:t>
            </w:r>
          </w:p>
        </w:tc>
        <w:tc>
          <w:tcPr>
            <w:tcW w:w="720" w:type="dxa"/>
          </w:tcPr>
          <w:p w:rsidR="00693693" w:rsidRPr="00BD197F" w:rsidRDefault="00693693" w:rsidP="008F7CBA">
            <w:pPr>
              <w:jc w:val="center"/>
            </w:pPr>
            <w:r>
              <w:t>9</w:t>
            </w:r>
          </w:p>
        </w:tc>
        <w:tc>
          <w:tcPr>
            <w:tcW w:w="1080" w:type="dxa"/>
          </w:tcPr>
          <w:p w:rsidR="00693693" w:rsidRPr="00BD197F" w:rsidRDefault="00693693" w:rsidP="008F7CBA">
            <w:r w:rsidRPr="00952EFC">
              <w:rPr>
                <w:rStyle w:val="a"/>
                <w:rFonts w:ascii="Times New Roman" w:hAnsi="Times New Roman"/>
              </w:rPr>
              <w:t>ОПК-4</w:t>
            </w:r>
          </w:p>
        </w:tc>
      </w:tr>
      <w:tr w:rsidR="00693693" w:rsidRPr="00BD197F" w:rsidTr="008F7CBA">
        <w:tc>
          <w:tcPr>
            <w:tcW w:w="4219" w:type="dxa"/>
          </w:tcPr>
          <w:p w:rsidR="00693693" w:rsidRPr="00BD197F" w:rsidRDefault="00693693" w:rsidP="008F7CBA">
            <w:pPr>
              <w:pStyle w:val="List"/>
              <w:rPr>
                <w:rFonts w:cs="Times New Roman"/>
                <w:b/>
                <w:szCs w:val="24"/>
              </w:rPr>
            </w:pPr>
            <w:r w:rsidRPr="00BD197F">
              <w:rPr>
                <w:rStyle w:val="Strong"/>
                <w:b w:val="0"/>
                <w:bCs/>
                <w:szCs w:val="24"/>
              </w:rPr>
              <w:t>Структура цены</w:t>
            </w:r>
          </w:p>
        </w:tc>
        <w:tc>
          <w:tcPr>
            <w:tcW w:w="709" w:type="dxa"/>
          </w:tcPr>
          <w:p w:rsidR="00693693" w:rsidRPr="00BD197F" w:rsidRDefault="00693693" w:rsidP="008F7CBA">
            <w:pPr>
              <w:jc w:val="center"/>
            </w:pPr>
            <w:r>
              <w:t>13</w:t>
            </w:r>
          </w:p>
        </w:tc>
        <w:tc>
          <w:tcPr>
            <w:tcW w:w="850" w:type="dxa"/>
          </w:tcPr>
          <w:p w:rsidR="00693693" w:rsidRPr="00BD197F" w:rsidRDefault="00693693" w:rsidP="008F7CBA">
            <w:pPr>
              <w:jc w:val="center"/>
            </w:pPr>
            <w:r>
              <w:t>4</w:t>
            </w:r>
          </w:p>
        </w:tc>
        <w:tc>
          <w:tcPr>
            <w:tcW w:w="851" w:type="dxa"/>
          </w:tcPr>
          <w:p w:rsidR="00693693" w:rsidRPr="00BD197F" w:rsidRDefault="00693693" w:rsidP="008F7CBA">
            <w:pPr>
              <w:jc w:val="center"/>
            </w:pPr>
            <w:r w:rsidRPr="00BD197F">
              <w:t>2</w:t>
            </w:r>
          </w:p>
        </w:tc>
        <w:tc>
          <w:tcPr>
            <w:tcW w:w="850" w:type="dxa"/>
          </w:tcPr>
          <w:p w:rsidR="00693693" w:rsidRPr="00BD197F" w:rsidRDefault="00693693" w:rsidP="008F7CBA">
            <w:pPr>
              <w:jc w:val="center"/>
            </w:pPr>
          </w:p>
        </w:tc>
        <w:tc>
          <w:tcPr>
            <w:tcW w:w="729" w:type="dxa"/>
          </w:tcPr>
          <w:p w:rsidR="00693693" w:rsidRPr="00BD197F" w:rsidRDefault="00693693" w:rsidP="008F7CBA">
            <w:pPr>
              <w:jc w:val="center"/>
            </w:pPr>
            <w:r>
              <w:t>2</w:t>
            </w:r>
          </w:p>
        </w:tc>
        <w:tc>
          <w:tcPr>
            <w:tcW w:w="720" w:type="dxa"/>
          </w:tcPr>
          <w:p w:rsidR="00693693" w:rsidRPr="00BD197F" w:rsidRDefault="00693693" w:rsidP="008F7CBA">
            <w:pPr>
              <w:jc w:val="center"/>
            </w:pPr>
            <w:r>
              <w:t>9</w:t>
            </w:r>
          </w:p>
        </w:tc>
        <w:tc>
          <w:tcPr>
            <w:tcW w:w="1080" w:type="dxa"/>
          </w:tcPr>
          <w:p w:rsidR="00693693" w:rsidRPr="00BD197F" w:rsidRDefault="00693693" w:rsidP="008F7CBA">
            <w:r w:rsidRPr="00952EFC">
              <w:rPr>
                <w:rStyle w:val="a"/>
                <w:rFonts w:ascii="Times New Roman" w:hAnsi="Times New Roman"/>
              </w:rPr>
              <w:t>ОПК-4</w:t>
            </w:r>
          </w:p>
        </w:tc>
      </w:tr>
      <w:tr w:rsidR="00693693" w:rsidRPr="00BD197F" w:rsidTr="008F7CBA">
        <w:tc>
          <w:tcPr>
            <w:tcW w:w="10008" w:type="dxa"/>
            <w:gridSpan w:val="8"/>
          </w:tcPr>
          <w:p w:rsidR="00693693" w:rsidRPr="00952EFC" w:rsidRDefault="00693693" w:rsidP="008F7CBA">
            <w:pPr>
              <w:jc w:val="center"/>
              <w:rPr>
                <w:rStyle w:val="a"/>
                <w:rFonts w:ascii="Times New Roman" w:hAnsi="Times New Roman"/>
              </w:rPr>
            </w:pPr>
            <w:r w:rsidRPr="00952EFC">
              <w:rPr>
                <w:rStyle w:val="a"/>
                <w:rFonts w:ascii="Times New Roman" w:hAnsi="Times New Roman"/>
              </w:rPr>
              <w:t>РАЗДЕЛ 2. ОСНОВЫ ЦЕНООБРАЗОВАНИЯ</w:t>
            </w:r>
            <w:r>
              <w:rPr>
                <w:rStyle w:val="a"/>
                <w:rFonts w:ascii="Times New Roman" w:hAnsi="Times New Roman"/>
              </w:rPr>
              <w:t xml:space="preserve"> В СКС</w:t>
            </w:r>
          </w:p>
        </w:tc>
      </w:tr>
      <w:tr w:rsidR="00693693" w:rsidRPr="00BD197F" w:rsidTr="008F7CBA">
        <w:tc>
          <w:tcPr>
            <w:tcW w:w="4219" w:type="dxa"/>
          </w:tcPr>
          <w:p w:rsidR="00693693" w:rsidRPr="00BD197F" w:rsidRDefault="00693693" w:rsidP="008F7CBA">
            <w:pPr>
              <w:pStyle w:val="List"/>
              <w:rPr>
                <w:rFonts w:cs="Times New Roman"/>
                <w:b/>
                <w:szCs w:val="24"/>
              </w:rPr>
            </w:pPr>
            <w:r w:rsidRPr="00BD197F">
              <w:rPr>
                <w:rStyle w:val="Strong"/>
                <w:b w:val="0"/>
                <w:bCs/>
                <w:szCs w:val="24"/>
              </w:rPr>
              <w:t>Ценообразующие факторы</w:t>
            </w:r>
          </w:p>
        </w:tc>
        <w:tc>
          <w:tcPr>
            <w:tcW w:w="709" w:type="dxa"/>
          </w:tcPr>
          <w:p w:rsidR="00693693" w:rsidRPr="00BD197F" w:rsidRDefault="00693693" w:rsidP="008F7CBA">
            <w:pPr>
              <w:jc w:val="center"/>
            </w:pPr>
            <w:r>
              <w:t>17</w:t>
            </w:r>
          </w:p>
        </w:tc>
        <w:tc>
          <w:tcPr>
            <w:tcW w:w="850" w:type="dxa"/>
          </w:tcPr>
          <w:p w:rsidR="00693693" w:rsidRPr="00BD197F" w:rsidRDefault="00693693" w:rsidP="008F7CBA">
            <w:pPr>
              <w:jc w:val="center"/>
            </w:pPr>
            <w:r>
              <w:t>8</w:t>
            </w:r>
          </w:p>
        </w:tc>
        <w:tc>
          <w:tcPr>
            <w:tcW w:w="851" w:type="dxa"/>
          </w:tcPr>
          <w:p w:rsidR="00693693" w:rsidRPr="00BD197F" w:rsidRDefault="00693693" w:rsidP="008F7CBA">
            <w:pPr>
              <w:jc w:val="center"/>
            </w:pPr>
            <w:r>
              <w:t>4</w:t>
            </w:r>
          </w:p>
        </w:tc>
        <w:tc>
          <w:tcPr>
            <w:tcW w:w="850" w:type="dxa"/>
          </w:tcPr>
          <w:p w:rsidR="00693693" w:rsidRPr="00BD197F" w:rsidRDefault="00693693" w:rsidP="008F7CBA">
            <w:pPr>
              <w:jc w:val="center"/>
            </w:pPr>
          </w:p>
        </w:tc>
        <w:tc>
          <w:tcPr>
            <w:tcW w:w="729" w:type="dxa"/>
          </w:tcPr>
          <w:p w:rsidR="00693693" w:rsidRPr="00BD197F" w:rsidRDefault="00693693" w:rsidP="008F7CBA">
            <w:pPr>
              <w:jc w:val="center"/>
            </w:pPr>
            <w:r>
              <w:t>4</w:t>
            </w:r>
          </w:p>
        </w:tc>
        <w:tc>
          <w:tcPr>
            <w:tcW w:w="720" w:type="dxa"/>
          </w:tcPr>
          <w:p w:rsidR="00693693" w:rsidRPr="00BD197F" w:rsidRDefault="00693693" w:rsidP="008F7CBA">
            <w:pPr>
              <w:jc w:val="center"/>
            </w:pPr>
            <w:r>
              <w:t>9</w:t>
            </w:r>
          </w:p>
        </w:tc>
        <w:tc>
          <w:tcPr>
            <w:tcW w:w="1080" w:type="dxa"/>
          </w:tcPr>
          <w:p w:rsidR="00693693" w:rsidRPr="00BD197F" w:rsidRDefault="00693693" w:rsidP="008F7CBA">
            <w:r w:rsidRPr="00952EFC">
              <w:rPr>
                <w:rStyle w:val="a"/>
                <w:rFonts w:ascii="Times New Roman" w:hAnsi="Times New Roman"/>
              </w:rPr>
              <w:t>ОПК-4</w:t>
            </w:r>
          </w:p>
        </w:tc>
      </w:tr>
      <w:tr w:rsidR="00693693" w:rsidRPr="00BD197F" w:rsidTr="008F7CBA">
        <w:tc>
          <w:tcPr>
            <w:tcW w:w="4219" w:type="dxa"/>
          </w:tcPr>
          <w:p w:rsidR="00693693" w:rsidRPr="00BD197F" w:rsidRDefault="00693693" w:rsidP="008F7CBA">
            <w:pPr>
              <w:pStyle w:val="List"/>
              <w:rPr>
                <w:rFonts w:cs="Times New Roman"/>
                <w:b/>
                <w:szCs w:val="24"/>
              </w:rPr>
            </w:pPr>
            <w:r w:rsidRPr="00BD197F">
              <w:rPr>
                <w:rStyle w:val="Strong"/>
                <w:b w:val="0"/>
                <w:bCs/>
                <w:szCs w:val="24"/>
              </w:rPr>
              <w:t>Методы ценообразования</w:t>
            </w:r>
          </w:p>
        </w:tc>
        <w:tc>
          <w:tcPr>
            <w:tcW w:w="709" w:type="dxa"/>
          </w:tcPr>
          <w:p w:rsidR="00693693" w:rsidRPr="00BD197F" w:rsidRDefault="00693693" w:rsidP="008F7CBA">
            <w:pPr>
              <w:jc w:val="center"/>
            </w:pPr>
            <w:r>
              <w:t>16</w:t>
            </w:r>
          </w:p>
        </w:tc>
        <w:tc>
          <w:tcPr>
            <w:tcW w:w="850" w:type="dxa"/>
          </w:tcPr>
          <w:p w:rsidR="00693693" w:rsidRPr="00BD197F" w:rsidRDefault="00693693" w:rsidP="008F7CBA">
            <w:pPr>
              <w:jc w:val="center"/>
            </w:pPr>
            <w:r>
              <w:t>6</w:t>
            </w:r>
          </w:p>
        </w:tc>
        <w:tc>
          <w:tcPr>
            <w:tcW w:w="851" w:type="dxa"/>
          </w:tcPr>
          <w:p w:rsidR="00693693" w:rsidRPr="00BD197F" w:rsidRDefault="00693693" w:rsidP="008F7CBA">
            <w:pPr>
              <w:jc w:val="center"/>
            </w:pPr>
            <w:r>
              <w:t>2</w:t>
            </w:r>
          </w:p>
        </w:tc>
        <w:tc>
          <w:tcPr>
            <w:tcW w:w="850" w:type="dxa"/>
          </w:tcPr>
          <w:p w:rsidR="00693693" w:rsidRPr="00BD197F" w:rsidRDefault="00693693" w:rsidP="008F7CBA">
            <w:pPr>
              <w:jc w:val="center"/>
            </w:pPr>
          </w:p>
        </w:tc>
        <w:tc>
          <w:tcPr>
            <w:tcW w:w="729" w:type="dxa"/>
          </w:tcPr>
          <w:p w:rsidR="00693693" w:rsidRPr="00BD197F" w:rsidRDefault="00693693" w:rsidP="008F7CBA">
            <w:pPr>
              <w:jc w:val="center"/>
            </w:pPr>
            <w:r w:rsidRPr="00BD197F">
              <w:t>4</w:t>
            </w:r>
          </w:p>
        </w:tc>
        <w:tc>
          <w:tcPr>
            <w:tcW w:w="720" w:type="dxa"/>
          </w:tcPr>
          <w:p w:rsidR="00693693" w:rsidRPr="00BD197F" w:rsidRDefault="00693693" w:rsidP="008F7CBA">
            <w:pPr>
              <w:jc w:val="center"/>
            </w:pPr>
            <w:r>
              <w:t>10</w:t>
            </w:r>
          </w:p>
        </w:tc>
        <w:tc>
          <w:tcPr>
            <w:tcW w:w="1080" w:type="dxa"/>
          </w:tcPr>
          <w:p w:rsidR="00693693" w:rsidRPr="00BD197F" w:rsidRDefault="00693693" w:rsidP="008F7CBA">
            <w:r w:rsidRPr="00952EFC">
              <w:rPr>
                <w:rStyle w:val="a"/>
                <w:rFonts w:ascii="Times New Roman" w:hAnsi="Times New Roman"/>
              </w:rPr>
              <w:t>ОПК-4</w:t>
            </w:r>
          </w:p>
        </w:tc>
      </w:tr>
      <w:tr w:rsidR="00693693" w:rsidRPr="00BD197F" w:rsidTr="008F7CBA">
        <w:tc>
          <w:tcPr>
            <w:tcW w:w="4219" w:type="dxa"/>
          </w:tcPr>
          <w:p w:rsidR="00693693" w:rsidRPr="00BD197F" w:rsidRDefault="00693693" w:rsidP="008F7CBA">
            <w:pPr>
              <w:pStyle w:val="List"/>
              <w:rPr>
                <w:rFonts w:cs="Times New Roman"/>
                <w:b/>
                <w:szCs w:val="24"/>
              </w:rPr>
            </w:pPr>
            <w:r w:rsidRPr="00BD197F">
              <w:rPr>
                <w:rStyle w:val="Strong"/>
                <w:b w:val="0"/>
                <w:bCs/>
                <w:szCs w:val="24"/>
              </w:rPr>
              <w:t>Издержки и прибыль, их роль в формировании цен</w:t>
            </w:r>
          </w:p>
        </w:tc>
        <w:tc>
          <w:tcPr>
            <w:tcW w:w="709" w:type="dxa"/>
          </w:tcPr>
          <w:p w:rsidR="00693693" w:rsidRPr="00BD197F" w:rsidRDefault="00693693" w:rsidP="008F7CBA">
            <w:pPr>
              <w:jc w:val="center"/>
            </w:pPr>
            <w:r>
              <w:t>12</w:t>
            </w:r>
          </w:p>
        </w:tc>
        <w:tc>
          <w:tcPr>
            <w:tcW w:w="850" w:type="dxa"/>
          </w:tcPr>
          <w:p w:rsidR="00693693" w:rsidRPr="00BD197F" w:rsidRDefault="00693693" w:rsidP="008F7CBA">
            <w:pPr>
              <w:jc w:val="center"/>
            </w:pPr>
            <w:r>
              <w:t>4</w:t>
            </w:r>
          </w:p>
        </w:tc>
        <w:tc>
          <w:tcPr>
            <w:tcW w:w="851" w:type="dxa"/>
          </w:tcPr>
          <w:p w:rsidR="00693693" w:rsidRPr="00BD197F" w:rsidRDefault="00693693" w:rsidP="008F7CBA">
            <w:pPr>
              <w:jc w:val="center"/>
            </w:pPr>
            <w:r>
              <w:t>2</w:t>
            </w:r>
          </w:p>
        </w:tc>
        <w:tc>
          <w:tcPr>
            <w:tcW w:w="850" w:type="dxa"/>
          </w:tcPr>
          <w:p w:rsidR="00693693" w:rsidRPr="00BD197F" w:rsidRDefault="00693693" w:rsidP="008F7CBA">
            <w:pPr>
              <w:jc w:val="center"/>
            </w:pPr>
          </w:p>
        </w:tc>
        <w:tc>
          <w:tcPr>
            <w:tcW w:w="729" w:type="dxa"/>
          </w:tcPr>
          <w:p w:rsidR="00693693" w:rsidRPr="00BD197F" w:rsidRDefault="00693693" w:rsidP="008F7CBA">
            <w:pPr>
              <w:jc w:val="center"/>
            </w:pPr>
            <w:r>
              <w:t>2</w:t>
            </w:r>
          </w:p>
        </w:tc>
        <w:tc>
          <w:tcPr>
            <w:tcW w:w="720" w:type="dxa"/>
          </w:tcPr>
          <w:p w:rsidR="00693693" w:rsidRPr="00BD197F" w:rsidRDefault="00693693" w:rsidP="008F7CBA">
            <w:pPr>
              <w:jc w:val="center"/>
            </w:pPr>
            <w:r>
              <w:t>8</w:t>
            </w:r>
          </w:p>
        </w:tc>
        <w:tc>
          <w:tcPr>
            <w:tcW w:w="1080" w:type="dxa"/>
          </w:tcPr>
          <w:p w:rsidR="00693693" w:rsidRPr="00BD197F" w:rsidRDefault="00693693" w:rsidP="008F7CBA">
            <w:r w:rsidRPr="00952EFC">
              <w:rPr>
                <w:rStyle w:val="a"/>
                <w:rFonts w:ascii="Times New Roman" w:hAnsi="Times New Roman"/>
              </w:rPr>
              <w:t>ОПК-4</w:t>
            </w:r>
          </w:p>
        </w:tc>
      </w:tr>
      <w:tr w:rsidR="00693693" w:rsidRPr="00BD197F" w:rsidTr="008F7CBA">
        <w:tc>
          <w:tcPr>
            <w:tcW w:w="4219" w:type="dxa"/>
          </w:tcPr>
          <w:p w:rsidR="00693693" w:rsidRDefault="00693693" w:rsidP="008F7CBA">
            <w:pPr>
              <w:pStyle w:val="List"/>
              <w:rPr>
                <w:rStyle w:val="Strong"/>
                <w:b w:val="0"/>
                <w:bCs/>
                <w:szCs w:val="24"/>
              </w:rPr>
            </w:pPr>
            <w:r w:rsidRPr="00BD197F">
              <w:rPr>
                <w:rStyle w:val="Strong"/>
                <w:b w:val="0"/>
                <w:bCs/>
                <w:szCs w:val="24"/>
              </w:rPr>
              <w:t xml:space="preserve">Ценовая политика </w:t>
            </w:r>
          </w:p>
          <w:p w:rsidR="00693693" w:rsidRPr="00BD197F" w:rsidRDefault="00693693" w:rsidP="008F7CBA">
            <w:pPr>
              <w:pStyle w:val="List"/>
              <w:rPr>
                <w:rFonts w:cs="Times New Roman"/>
                <w:b/>
                <w:szCs w:val="24"/>
              </w:rPr>
            </w:pPr>
            <w:r w:rsidRPr="00BD197F">
              <w:rPr>
                <w:rStyle w:val="Strong"/>
                <w:b w:val="0"/>
                <w:bCs/>
                <w:szCs w:val="24"/>
              </w:rPr>
              <w:t>организации в условиях рынка</w:t>
            </w:r>
          </w:p>
        </w:tc>
        <w:tc>
          <w:tcPr>
            <w:tcW w:w="709" w:type="dxa"/>
          </w:tcPr>
          <w:p w:rsidR="00693693" w:rsidRPr="00BD197F" w:rsidRDefault="00693693" w:rsidP="008F7CBA">
            <w:pPr>
              <w:jc w:val="center"/>
            </w:pPr>
            <w:r>
              <w:t>12</w:t>
            </w:r>
          </w:p>
        </w:tc>
        <w:tc>
          <w:tcPr>
            <w:tcW w:w="850" w:type="dxa"/>
          </w:tcPr>
          <w:p w:rsidR="00693693" w:rsidRPr="00BD197F" w:rsidRDefault="00693693" w:rsidP="008F7CBA">
            <w:pPr>
              <w:jc w:val="center"/>
            </w:pPr>
            <w:r>
              <w:t>4</w:t>
            </w:r>
          </w:p>
        </w:tc>
        <w:tc>
          <w:tcPr>
            <w:tcW w:w="851" w:type="dxa"/>
          </w:tcPr>
          <w:p w:rsidR="00693693" w:rsidRPr="00BD197F" w:rsidRDefault="00693693" w:rsidP="008F7CBA">
            <w:pPr>
              <w:jc w:val="center"/>
            </w:pPr>
            <w:r>
              <w:t>2</w:t>
            </w:r>
          </w:p>
        </w:tc>
        <w:tc>
          <w:tcPr>
            <w:tcW w:w="850" w:type="dxa"/>
          </w:tcPr>
          <w:p w:rsidR="00693693" w:rsidRPr="00BD197F" w:rsidRDefault="00693693" w:rsidP="008F7CBA">
            <w:pPr>
              <w:jc w:val="center"/>
            </w:pPr>
          </w:p>
        </w:tc>
        <w:tc>
          <w:tcPr>
            <w:tcW w:w="729" w:type="dxa"/>
          </w:tcPr>
          <w:p w:rsidR="00693693" w:rsidRPr="00BD197F" w:rsidRDefault="00693693" w:rsidP="008F7CBA">
            <w:pPr>
              <w:jc w:val="center"/>
            </w:pPr>
            <w:r>
              <w:t>2</w:t>
            </w:r>
          </w:p>
        </w:tc>
        <w:tc>
          <w:tcPr>
            <w:tcW w:w="720" w:type="dxa"/>
          </w:tcPr>
          <w:p w:rsidR="00693693" w:rsidRPr="00BD197F" w:rsidRDefault="00693693" w:rsidP="008F7CBA">
            <w:pPr>
              <w:jc w:val="center"/>
            </w:pPr>
            <w:r>
              <w:t>8</w:t>
            </w:r>
          </w:p>
        </w:tc>
        <w:tc>
          <w:tcPr>
            <w:tcW w:w="1080" w:type="dxa"/>
          </w:tcPr>
          <w:p w:rsidR="00693693" w:rsidRPr="00BD197F" w:rsidRDefault="00693693" w:rsidP="008F7CBA">
            <w:r w:rsidRPr="00952EFC">
              <w:rPr>
                <w:rStyle w:val="a"/>
                <w:rFonts w:ascii="Times New Roman" w:hAnsi="Times New Roman"/>
              </w:rPr>
              <w:t>ОПК-4</w:t>
            </w:r>
          </w:p>
        </w:tc>
      </w:tr>
      <w:tr w:rsidR="00693693" w:rsidRPr="00BD197F" w:rsidTr="008F7CBA">
        <w:tc>
          <w:tcPr>
            <w:tcW w:w="4219" w:type="dxa"/>
          </w:tcPr>
          <w:p w:rsidR="00693693" w:rsidRDefault="00693693" w:rsidP="008F7CBA">
            <w:pPr>
              <w:pStyle w:val="List"/>
              <w:rPr>
                <w:rStyle w:val="Strong"/>
                <w:b w:val="0"/>
                <w:bCs/>
                <w:szCs w:val="24"/>
              </w:rPr>
            </w:pPr>
            <w:r>
              <w:rPr>
                <w:rStyle w:val="Strong"/>
                <w:b w:val="0"/>
                <w:bCs/>
                <w:szCs w:val="24"/>
              </w:rPr>
              <w:t xml:space="preserve"> </w:t>
            </w:r>
            <w:r w:rsidRPr="00BD197F">
              <w:rPr>
                <w:rStyle w:val="Strong"/>
                <w:b w:val="0"/>
                <w:bCs/>
                <w:szCs w:val="24"/>
              </w:rPr>
              <w:t xml:space="preserve">Государственное </w:t>
            </w:r>
          </w:p>
          <w:p w:rsidR="00693693" w:rsidRPr="00BD197F" w:rsidRDefault="00693693" w:rsidP="008F7CBA">
            <w:pPr>
              <w:pStyle w:val="List"/>
              <w:rPr>
                <w:rFonts w:cs="Times New Roman"/>
                <w:b/>
                <w:szCs w:val="24"/>
              </w:rPr>
            </w:pPr>
            <w:r w:rsidRPr="00BD197F">
              <w:rPr>
                <w:rStyle w:val="Strong"/>
                <w:b w:val="0"/>
                <w:bCs/>
                <w:szCs w:val="24"/>
              </w:rPr>
              <w:t>регулирование цен в условиях рыночных отношений</w:t>
            </w:r>
          </w:p>
        </w:tc>
        <w:tc>
          <w:tcPr>
            <w:tcW w:w="709" w:type="dxa"/>
          </w:tcPr>
          <w:p w:rsidR="00693693" w:rsidRPr="00BD197F" w:rsidRDefault="00693693" w:rsidP="008F7CBA">
            <w:pPr>
              <w:jc w:val="center"/>
            </w:pPr>
            <w:r>
              <w:t>12</w:t>
            </w:r>
          </w:p>
        </w:tc>
        <w:tc>
          <w:tcPr>
            <w:tcW w:w="850" w:type="dxa"/>
          </w:tcPr>
          <w:p w:rsidR="00693693" w:rsidRPr="00BD197F" w:rsidRDefault="00693693" w:rsidP="008F7CBA">
            <w:pPr>
              <w:jc w:val="center"/>
            </w:pPr>
            <w:r>
              <w:t>4</w:t>
            </w:r>
          </w:p>
        </w:tc>
        <w:tc>
          <w:tcPr>
            <w:tcW w:w="851" w:type="dxa"/>
          </w:tcPr>
          <w:p w:rsidR="00693693" w:rsidRPr="00BD197F" w:rsidRDefault="00693693" w:rsidP="008F7CBA">
            <w:pPr>
              <w:jc w:val="center"/>
            </w:pPr>
            <w:r>
              <w:t>2</w:t>
            </w:r>
          </w:p>
        </w:tc>
        <w:tc>
          <w:tcPr>
            <w:tcW w:w="850" w:type="dxa"/>
          </w:tcPr>
          <w:p w:rsidR="00693693" w:rsidRPr="00BD197F" w:rsidRDefault="00693693" w:rsidP="008F7CBA">
            <w:pPr>
              <w:jc w:val="center"/>
            </w:pPr>
          </w:p>
        </w:tc>
        <w:tc>
          <w:tcPr>
            <w:tcW w:w="729" w:type="dxa"/>
          </w:tcPr>
          <w:p w:rsidR="00693693" w:rsidRPr="00BD197F" w:rsidRDefault="00693693" w:rsidP="008F7CBA">
            <w:pPr>
              <w:jc w:val="center"/>
            </w:pPr>
            <w:r>
              <w:t>2</w:t>
            </w:r>
          </w:p>
        </w:tc>
        <w:tc>
          <w:tcPr>
            <w:tcW w:w="720" w:type="dxa"/>
          </w:tcPr>
          <w:p w:rsidR="00693693" w:rsidRPr="00BD197F" w:rsidRDefault="00693693" w:rsidP="008F7CBA">
            <w:pPr>
              <w:jc w:val="center"/>
            </w:pPr>
            <w:r>
              <w:t>8</w:t>
            </w:r>
          </w:p>
        </w:tc>
        <w:tc>
          <w:tcPr>
            <w:tcW w:w="1080" w:type="dxa"/>
          </w:tcPr>
          <w:p w:rsidR="00693693" w:rsidRPr="00BD197F" w:rsidRDefault="00693693" w:rsidP="008F7CBA">
            <w:r w:rsidRPr="00952EFC">
              <w:rPr>
                <w:rStyle w:val="a"/>
                <w:rFonts w:ascii="Times New Roman" w:hAnsi="Times New Roman"/>
              </w:rPr>
              <w:t>ОПК-4</w:t>
            </w:r>
          </w:p>
        </w:tc>
      </w:tr>
      <w:tr w:rsidR="00693693" w:rsidRPr="00BD197F" w:rsidTr="008F7CBA">
        <w:tc>
          <w:tcPr>
            <w:tcW w:w="4219" w:type="dxa"/>
          </w:tcPr>
          <w:p w:rsidR="00693693" w:rsidRPr="00BD197F" w:rsidRDefault="00693693" w:rsidP="008F7CBA">
            <w:pPr>
              <w:rPr>
                <w:b/>
              </w:rPr>
            </w:pPr>
            <w:r w:rsidRPr="00BD197F">
              <w:rPr>
                <w:b/>
              </w:rPr>
              <w:t>Итого по дисциплине</w:t>
            </w:r>
          </w:p>
        </w:tc>
        <w:tc>
          <w:tcPr>
            <w:tcW w:w="709" w:type="dxa"/>
          </w:tcPr>
          <w:p w:rsidR="00693693" w:rsidRPr="00BD197F" w:rsidRDefault="00693693" w:rsidP="008F7CBA">
            <w:pPr>
              <w:jc w:val="center"/>
              <w:rPr>
                <w:b/>
              </w:rPr>
            </w:pPr>
            <w:r w:rsidRPr="00BD197F">
              <w:rPr>
                <w:b/>
              </w:rPr>
              <w:t>108</w:t>
            </w:r>
          </w:p>
        </w:tc>
        <w:tc>
          <w:tcPr>
            <w:tcW w:w="850" w:type="dxa"/>
          </w:tcPr>
          <w:p w:rsidR="00693693" w:rsidRPr="00BD197F" w:rsidRDefault="00693693" w:rsidP="008F7CBA">
            <w:pPr>
              <w:jc w:val="center"/>
              <w:rPr>
                <w:b/>
              </w:rPr>
            </w:pPr>
            <w:r>
              <w:rPr>
                <w:b/>
              </w:rPr>
              <w:t>38</w:t>
            </w:r>
          </w:p>
        </w:tc>
        <w:tc>
          <w:tcPr>
            <w:tcW w:w="851" w:type="dxa"/>
          </w:tcPr>
          <w:p w:rsidR="00693693" w:rsidRPr="00BD197F" w:rsidRDefault="00693693" w:rsidP="008F7CBA">
            <w:pPr>
              <w:jc w:val="center"/>
              <w:rPr>
                <w:b/>
              </w:rPr>
            </w:pPr>
            <w:r>
              <w:rPr>
                <w:b/>
              </w:rPr>
              <w:t>18</w:t>
            </w:r>
          </w:p>
        </w:tc>
        <w:tc>
          <w:tcPr>
            <w:tcW w:w="850" w:type="dxa"/>
          </w:tcPr>
          <w:p w:rsidR="00693693" w:rsidRPr="00BD197F" w:rsidRDefault="00693693" w:rsidP="008F7CBA">
            <w:pPr>
              <w:jc w:val="center"/>
              <w:rPr>
                <w:b/>
              </w:rPr>
            </w:pPr>
          </w:p>
        </w:tc>
        <w:tc>
          <w:tcPr>
            <w:tcW w:w="729" w:type="dxa"/>
          </w:tcPr>
          <w:p w:rsidR="00693693" w:rsidRPr="00BD197F" w:rsidRDefault="00693693" w:rsidP="008F7CBA">
            <w:pPr>
              <w:jc w:val="center"/>
              <w:rPr>
                <w:b/>
              </w:rPr>
            </w:pPr>
            <w:r>
              <w:rPr>
                <w:b/>
              </w:rPr>
              <w:t>20</w:t>
            </w:r>
          </w:p>
        </w:tc>
        <w:tc>
          <w:tcPr>
            <w:tcW w:w="720" w:type="dxa"/>
          </w:tcPr>
          <w:p w:rsidR="00693693" w:rsidRPr="00BD197F" w:rsidRDefault="00693693" w:rsidP="008F7CBA">
            <w:pPr>
              <w:jc w:val="center"/>
              <w:rPr>
                <w:b/>
              </w:rPr>
            </w:pPr>
            <w:r>
              <w:rPr>
                <w:b/>
              </w:rPr>
              <w:t>70</w:t>
            </w:r>
          </w:p>
        </w:tc>
        <w:tc>
          <w:tcPr>
            <w:tcW w:w="1080" w:type="dxa"/>
          </w:tcPr>
          <w:p w:rsidR="00693693" w:rsidRPr="00BD197F" w:rsidRDefault="00693693" w:rsidP="008F7CBA">
            <w:pPr>
              <w:ind w:left="-250"/>
              <w:jc w:val="center"/>
              <w:rPr>
                <w:b/>
              </w:rPr>
            </w:pPr>
          </w:p>
        </w:tc>
      </w:tr>
      <w:tr w:rsidR="00693693" w:rsidRPr="00AF20DC" w:rsidTr="008F7CBA">
        <w:tc>
          <w:tcPr>
            <w:tcW w:w="4219" w:type="dxa"/>
          </w:tcPr>
          <w:p w:rsidR="00693693" w:rsidRPr="00AF20DC" w:rsidRDefault="00693693" w:rsidP="008F7CBA">
            <w:pPr>
              <w:rPr>
                <w:b/>
              </w:rPr>
            </w:pPr>
            <w:r w:rsidRPr="00AF20DC">
              <w:rPr>
                <w:b/>
              </w:rPr>
              <w:t>Зачетных единиц</w:t>
            </w:r>
          </w:p>
        </w:tc>
        <w:tc>
          <w:tcPr>
            <w:tcW w:w="709" w:type="dxa"/>
          </w:tcPr>
          <w:p w:rsidR="00693693" w:rsidRPr="00AF20DC" w:rsidRDefault="00693693" w:rsidP="008F7CBA">
            <w:pPr>
              <w:jc w:val="center"/>
              <w:rPr>
                <w:b/>
              </w:rPr>
            </w:pPr>
            <w:r w:rsidRPr="00AF20DC">
              <w:rPr>
                <w:b/>
              </w:rPr>
              <w:t>3</w:t>
            </w:r>
          </w:p>
        </w:tc>
        <w:tc>
          <w:tcPr>
            <w:tcW w:w="850" w:type="dxa"/>
          </w:tcPr>
          <w:p w:rsidR="00693693" w:rsidRPr="00AF20DC" w:rsidRDefault="00693693" w:rsidP="008F7CBA">
            <w:pPr>
              <w:jc w:val="center"/>
              <w:rPr>
                <w:b/>
              </w:rPr>
            </w:pPr>
          </w:p>
        </w:tc>
        <w:tc>
          <w:tcPr>
            <w:tcW w:w="851" w:type="dxa"/>
          </w:tcPr>
          <w:p w:rsidR="00693693" w:rsidRPr="00AF20DC" w:rsidRDefault="00693693" w:rsidP="008F7CBA">
            <w:pPr>
              <w:jc w:val="center"/>
              <w:rPr>
                <w:b/>
              </w:rPr>
            </w:pPr>
          </w:p>
        </w:tc>
        <w:tc>
          <w:tcPr>
            <w:tcW w:w="850" w:type="dxa"/>
          </w:tcPr>
          <w:p w:rsidR="00693693" w:rsidRPr="00AF20DC" w:rsidRDefault="00693693" w:rsidP="008F7CBA">
            <w:pPr>
              <w:jc w:val="center"/>
              <w:rPr>
                <w:b/>
              </w:rPr>
            </w:pPr>
          </w:p>
        </w:tc>
        <w:tc>
          <w:tcPr>
            <w:tcW w:w="729" w:type="dxa"/>
          </w:tcPr>
          <w:p w:rsidR="00693693" w:rsidRPr="00AF20DC" w:rsidRDefault="00693693" w:rsidP="008F7CBA">
            <w:pPr>
              <w:jc w:val="center"/>
              <w:rPr>
                <w:b/>
              </w:rPr>
            </w:pPr>
          </w:p>
        </w:tc>
        <w:tc>
          <w:tcPr>
            <w:tcW w:w="720" w:type="dxa"/>
          </w:tcPr>
          <w:p w:rsidR="00693693" w:rsidRPr="00AF20DC" w:rsidRDefault="00693693" w:rsidP="008F7CBA">
            <w:pPr>
              <w:jc w:val="center"/>
              <w:rPr>
                <w:b/>
              </w:rPr>
            </w:pPr>
          </w:p>
        </w:tc>
        <w:tc>
          <w:tcPr>
            <w:tcW w:w="1080" w:type="dxa"/>
          </w:tcPr>
          <w:p w:rsidR="00693693" w:rsidRPr="00AF20DC" w:rsidRDefault="00693693" w:rsidP="008F7CBA">
            <w:pPr>
              <w:ind w:left="-250"/>
              <w:jc w:val="center"/>
              <w:rPr>
                <w:b/>
              </w:rPr>
            </w:pPr>
          </w:p>
        </w:tc>
      </w:tr>
    </w:tbl>
    <w:p w:rsidR="00693693" w:rsidRPr="00BD197F" w:rsidRDefault="00693693" w:rsidP="00C11DC6">
      <w:pPr>
        <w:pStyle w:val="Heading2"/>
        <w:spacing w:before="0" w:after="0"/>
        <w:jc w:val="center"/>
        <w:rPr>
          <w:rFonts w:ascii="Times New Roman" w:hAnsi="Times New Roman" w:cs="Times New Roman"/>
          <w:i w:val="0"/>
          <w:sz w:val="24"/>
          <w:szCs w:val="24"/>
        </w:rPr>
      </w:pPr>
    </w:p>
    <w:p w:rsidR="00693693" w:rsidRPr="0000428A" w:rsidRDefault="00693693" w:rsidP="005F2052">
      <w:pPr>
        <w:pStyle w:val="Heading2"/>
        <w:spacing w:before="0" w:after="0"/>
        <w:jc w:val="center"/>
        <w:rPr>
          <w:rFonts w:ascii="Times New Roman" w:hAnsi="Times New Roman" w:cs="Times New Roman"/>
          <w:i w:val="0"/>
          <w:sz w:val="24"/>
          <w:szCs w:val="24"/>
        </w:rPr>
      </w:pPr>
    </w:p>
    <w:p w:rsidR="00693693" w:rsidRPr="0000428A" w:rsidRDefault="00693693" w:rsidP="005F2052">
      <w:pPr>
        <w:pStyle w:val="Heading2"/>
        <w:spacing w:before="0" w:after="0"/>
        <w:jc w:val="center"/>
        <w:rPr>
          <w:rFonts w:ascii="Times New Roman" w:hAnsi="Times New Roman" w:cs="Times New Roman"/>
          <w:i w:val="0"/>
          <w:sz w:val="24"/>
          <w:szCs w:val="24"/>
        </w:rPr>
      </w:pPr>
      <w:r w:rsidRPr="0000428A">
        <w:rPr>
          <w:rFonts w:ascii="Times New Roman" w:hAnsi="Times New Roman" w:cs="Times New Roman"/>
          <w:i w:val="0"/>
          <w:sz w:val="24"/>
          <w:szCs w:val="24"/>
        </w:rPr>
        <w:t>Тематический план изучения дисциплины «Ценообразование</w:t>
      </w:r>
      <w:r>
        <w:rPr>
          <w:rFonts w:ascii="Times New Roman" w:hAnsi="Times New Roman" w:cs="Times New Roman"/>
          <w:i w:val="0"/>
          <w:sz w:val="24"/>
          <w:szCs w:val="24"/>
        </w:rPr>
        <w:t xml:space="preserve"> в СКС</w:t>
      </w:r>
      <w:r w:rsidRPr="0000428A">
        <w:rPr>
          <w:rFonts w:ascii="Times New Roman" w:hAnsi="Times New Roman" w:cs="Times New Roman"/>
          <w:i w:val="0"/>
          <w:sz w:val="24"/>
          <w:szCs w:val="24"/>
        </w:rPr>
        <w:t>»</w:t>
      </w:r>
    </w:p>
    <w:p w:rsidR="00693693" w:rsidRPr="0000428A" w:rsidRDefault="00693693" w:rsidP="005F2052">
      <w:pPr>
        <w:rPr>
          <w:b/>
        </w:rPr>
      </w:pPr>
      <w:r w:rsidRPr="0000428A">
        <w:rPr>
          <w:b/>
        </w:rPr>
        <w:t xml:space="preserve">Год набора: </w:t>
      </w:r>
      <w:r>
        <w:t>2022</w:t>
      </w:r>
      <w:r w:rsidRPr="0000428A">
        <w:rPr>
          <w:b/>
        </w:rPr>
        <w:t xml:space="preserve">    Форма обучения: </w:t>
      </w:r>
      <w:r w:rsidRPr="0034405D">
        <w:t>за</w:t>
      </w:r>
      <w:r w:rsidRPr="0000428A">
        <w:rPr>
          <w:i/>
        </w:rPr>
        <w:t>очная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709"/>
        <w:gridCol w:w="850"/>
        <w:gridCol w:w="851"/>
        <w:gridCol w:w="850"/>
        <w:gridCol w:w="729"/>
        <w:gridCol w:w="720"/>
        <w:gridCol w:w="1080"/>
      </w:tblGrid>
      <w:tr w:rsidR="00693693" w:rsidRPr="001869C2" w:rsidTr="00A62203">
        <w:tc>
          <w:tcPr>
            <w:tcW w:w="4219" w:type="dxa"/>
            <w:vMerge w:val="restart"/>
          </w:tcPr>
          <w:p w:rsidR="00693693" w:rsidRPr="001869C2" w:rsidRDefault="00693693" w:rsidP="00A62203">
            <w:pPr>
              <w:jc w:val="center"/>
              <w:rPr>
                <w:b/>
              </w:rPr>
            </w:pPr>
            <w:r w:rsidRPr="001869C2">
              <w:rPr>
                <w:b/>
              </w:rPr>
              <w:t>Наименование разделов и тем</w:t>
            </w:r>
          </w:p>
        </w:tc>
        <w:tc>
          <w:tcPr>
            <w:tcW w:w="709" w:type="dxa"/>
            <w:vMerge w:val="restart"/>
            <w:textDirection w:val="btLr"/>
          </w:tcPr>
          <w:p w:rsidR="00693693" w:rsidRPr="001869C2" w:rsidRDefault="00693693" w:rsidP="00A62203">
            <w:pPr>
              <w:jc w:val="center"/>
              <w:rPr>
                <w:b/>
              </w:rPr>
            </w:pPr>
            <w:r w:rsidRPr="001869C2">
              <w:rPr>
                <w:b/>
              </w:rPr>
              <w:t>Всего</w:t>
            </w:r>
          </w:p>
        </w:tc>
        <w:tc>
          <w:tcPr>
            <w:tcW w:w="4000" w:type="dxa"/>
            <w:gridSpan w:val="5"/>
          </w:tcPr>
          <w:p w:rsidR="00693693" w:rsidRPr="001869C2" w:rsidRDefault="00693693" w:rsidP="00A62203">
            <w:pPr>
              <w:jc w:val="center"/>
              <w:rPr>
                <w:b/>
              </w:rPr>
            </w:pPr>
            <w:r w:rsidRPr="001869C2">
              <w:rPr>
                <w:b/>
              </w:rPr>
              <w:t>Трудоемкость по дисциплине</w:t>
            </w:r>
          </w:p>
        </w:tc>
        <w:tc>
          <w:tcPr>
            <w:tcW w:w="1080" w:type="dxa"/>
            <w:vMerge w:val="restart"/>
            <w:textDirection w:val="btLr"/>
          </w:tcPr>
          <w:p w:rsidR="00693693" w:rsidRPr="001869C2" w:rsidRDefault="00693693" w:rsidP="00A62203">
            <w:pPr>
              <w:ind w:left="-250" w:right="113"/>
              <w:jc w:val="center"/>
              <w:rPr>
                <w:b/>
                <w:sz w:val="20"/>
                <w:szCs w:val="20"/>
              </w:rPr>
            </w:pPr>
            <w:r w:rsidRPr="001869C2">
              <w:rPr>
                <w:b/>
                <w:sz w:val="20"/>
                <w:szCs w:val="20"/>
              </w:rPr>
              <w:t>Ф</w:t>
            </w:r>
            <w:r w:rsidRPr="001869C2">
              <w:rPr>
                <w:b/>
                <w:spacing w:val="-20"/>
                <w:sz w:val="20"/>
                <w:szCs w:val="20"/>
              </w:rPr>
              <w:t xml:space="preserve">ормируемые </w:t>
            </w:r>
            <w:r w:rsidRPr="001869C2">
              <w:rPr>
                <w:b/>
                <w:sz w:val="20"/>
                <w:szCs w:val="20"/>
              </w:rPr>
              <w:t>компетенции</w:t>
            </w:r>
          </w:p>
        </w:tc>
      </w:tr>
      <w:tr w:rsidR="00693693" w:rsidRPr="001869C2" w:rsidTr="00A62203">
        <w:trPr>
          <w:cantSplit/>
          <w:trHeight w:val="276"/>
        </w:trPr>
        <w:tc>
          <w:tcPr>
            <w:tcW w:w="4219" w:type="dxa"/>
            <w:vMerge/>
          </w:tcPr>
          <w:p w:rsidR="00693693" w:rsidRPr="001869C2" w:rsidRDefault="00693693" w:rsidP="00A62203"/>
        </w:tc>
        <w:tc>
          <w:tcPr>
            <w:tcW w:w="709" w:type="dxa"/>
            <w:vMerge/>
          </w:tcPr>
          <w:p w:rsidR="00693693" w:rsidRPr="001869C2" w:rsidRDefault="00693693" w:rsidP="00A62203">
            <w:pPr>
              <w:jc w:val="center"/>
            </w:pPr>
          </w:p>
        </w:tc>
        <w:tc>
          <w:tcPr>
            <w:tcW w:w="850" w:type="dxa"/>
            <w:vMerge w:val="restart"/>
          </w:tcPr>
          <w:p w:rsidR="00693693" w:rsidRPr="001869C2" w:rsidRDefault="00693693" w:rsidP="00A62203">
            <w:pPr>
              <w:ind w:left="-108"/>
              <w:jc w:val="center"/>
              <w:rPr>
                <w:sz w:val="20"/>
                <w:szCs w:val="20"/>
              </w:rPr>
            </w:pPr>
            <w:r w:rsidRPr="001869C2">
              <w:rPr>
                <w:sz w:val="20"/>
                <w:szCs w:val="20"/>
              </w:rPr>
              <w:t>контакт. работа</w:t>
            </w:r>
          </w:p>
        </w:tc>
        <w:tc>
          <w:tcPr>
            <w:tcW w:w="2430" w:type="dxa"/>
            <w:gridSpan w:val="3"/>
          </w:tcPr>
          <w:p w:rsidR="00693693" w:rsidRPr="001869C2" w:rsidRDefault="00693693" w:rsidP="00A62203">
            <w:pPr>
              <w:jc w:val="center"/>
              <w:rPr>
                <w:sz w:val="20"/>
                <w:szCs w:val="20"/>
              </w:rPr>
            </w:pPr>
            <w:r w:rsidRPr="001869C2">
              <w:rPr>
                <w:sz w:val="20"/>
                <w:szCs w:val="20"/>
              </w:rPr>
              <w:t>в т.ч.</w:t>
            </w:r>
          </w:p>
        </w:tc>
        <w:tc>
          <w:tcPr>
            <w:tcW w:w="720" w:type="dxa"/>
            <w:vMerge w:val="restart"/>
            <w:vAlign w:val="center"/>
          </w:tcPr>
          <w:p w:rsidR="00693693" w:rsidRPr="001869C2" w:rsidRDefault="00693693" w:rsidP="00A62203">
            <w:pPr>
              <w:jc w:val="center"/>
              <w:rPr>
                <w:sz w:val="20"/>
                <w:szCs w:val="20"/>
              </w:rPr>
            </w:pPr>
            <w:r w:rsidRPr="001869C2">
              <w:rPr>
                <w:sz w:val="20"/>
                <w:szCs w:val="20"/>
              </w:rPr>
              <w:t>СРС</w:t>
            </w:r>
          </w:p>
        </w:tc>
        <w:tc>
          <w:tcPr>
            <w:tcW w:w="1080" w:type="dxa"/>
            <w:vMerge/>
          </w:tcPr>
          <w:p w:rsidR="00693693" w:rsidRPr="001869C2" w:rsidRDefault="00693693" w:rsidP="00A62203">
            <w:pPr>
              <w:ind w:left="-250"/>
              <w:jc w:val="center"/>
              <w:rPr>
                <w:sz w:val="16"/>
                <w:szCs w:val="16"/>
              </w:rPr>
            </w:pPr>
          </w:p>
        </w:tc>
      </w:tr>
      <w:tr w:rsidR="00693693" w:rsidRPr="001869C2" w:rsidTr="00A62203">
        <w:trPr>
          <w:trHeight w:val="992"/>
        </w:trPr>
        <w:tc>
          <w:tcPr>
            <w:tcW w:w="4219" w:type="dxa"/>
            <w:vMerge/>
          </w:tcPr>
          <w:p w:rsidR="00693693" w:rsidRPr="001869C2" w:rsidRDefault="00693693" w:rsidP="00A62203"/>
        </w:tc>
        <w:tc>
          <w:tcPr>
            <w:tcW w:w="709" w:type="dxa"/>
            <w:vMerge/>
            <w:textDirection w:val="btLr"/>
          </w:tcPr>
          <w:p w:rsidR="00693693" w:rsidRPr="001869C2" w:rsidRDefault="00693693" w:rsidP="00A62203">
            <w:pPr>
              <w:jc w:val="center"/>
            </w:pPr>
          </w:p>
        </w:tc>
        <w:tc>
          <w:tcPr>
            <w:tcW w:w="850" w:type="dxa"/>
            <w:vMerge/>
            <w:textDirection w:val="btLr"/>
          </w:tcPr>
          <w:p w:rsidR="00693693" w:rsidRPr="001869C2" w:rsidRDefault="00693693" w:rsidP="00A62203">
            <w:pPr>
              <w:jc w:val="center"/>
              <w:rPr>
                <w:sz w:val="20"/>
                <w:szCs w:val="20"/>
              </w:rPr>
            </w:pPr>
          </w:p>
        </w:tc>
        <w:tc>
          <w:tcPr>
            <w:tcW w:w="851" w:type="dxa"/>
          </w:tcPr>
          <w:p w:rsidR="00693693" w:rsidRPr="001869C2" w:rsidRDefault="00693693" w:rsidP="00A62203">
            <w:pPr>
              <w:jc w:val="center"/>
              <w:rPr>
                <w:sz w:val="20"/>
                <w:szCs w:val="20"/>
              </w:rPr>
            </w:pPr>
            <w:r w:rsidRPr="001869C2">
              <w:rPr>
                <w:sz w:val="20"/>
                <w:szCs w:val="20"/>
              </w:rPr>
              <w:t>лекции</w:t>
            </w:r>
          </w:p>
        </w:tc>
        <w:tc>
          <w:tcPr>
            <w:tcW w:w="850" w:type="dxa"/>
          </w:tcPr>
          <w:p w:rsidR="00693693" w:rsidRPr="001869C2" w:rsidRDefault="00693693" w:rsidP="00A62203">
            <w:pPr>
              <w:jc w:val="center"/>
              <w:rPr>
                <w:sz w:val="20"/>
                <w:szCs w:val="20"/>
              </w:rPr>
            </w:pPr>
            <w:r w:rsidRPr="001869C2">
              <w:rPr>
                <w:sz w:val="20"/>
                <w:szCs w:val="20"/>
              </w:rPr>
              <w:t>лаб.</w:t>
            </w:r>
          </w:p>
          <w:p w:rsidR="00693693" w:rsidRPr="001869C2" w:rsidRDefault="00693693" w:rsidP="00A62203">
            <w:pPr>
              <w:rPr>
                <w:sz w:val="20"/>
                <w:szCs w:val="20"/>
              </w:rPr>
            </w:pPr>
            <w:r w:rsidRPr="001869C2">
              <w:rPr>
                <w:sz w:val="20"/>
                <w:szCs w:val="20"/>
              </w:rPr>
              <w:t>работы</w:t>
            </w:r>
          </w:p>
        </w:tc>
        <w:tc>
          <w:tcPr>
            <w:tcW w:w="729" w:type="dxa"/>
          </w:tcPr>
          <w:p w:rsidR="00693693" w:rsidRPr="001869C2" w:rsidRDefault="00693693" w:rsidP="00A62203">
            <w:pPr>
              <w:jc w:val="center"/>
              <w:rPr>
                <w:sz w:val="20"/>
                <w:szCs w:val="20"/>
              </w:rPr>
            </w:pPr>
            <w:r w:rsidRPr="001869C2">
              <w:rPr>
                <w:sz w:val="20"/>
                <w:szCs w:val="20"/>
              </w:rPr>
              <w:t>практ./ сем</w:t>
            </w:r>
          </w:p>
        </w:tc>
        <w:tc>
          <w:tcPr>
            <w:tcW w:w="720" w:type="dxa"/>
            <w:vMerge/>
          </w:tcPr>
          <w:p w:rsidR="00693693" w:rsidRPr="001869C2" w:rsidRDefault="00693693" w:rsidP="00A62203">
            <w:pPr>
              <w:jc w:val="center"/>
              <w:rPr>
                <w:sz w:val="20"/>
                <w:szCs w:val="20"/>
              </w:rPr>
            </w:pPr>
          </w:p>
        </w:tc>
        <w:tc>
          <w:tcPr>
            <w:tcW w:w="1080" w:type="dxa"/>
            <w:vMerge/>
          </w:tcPr>
          <w:p w:rsidR="00693693" w:rsidRPr="001869C2" w:rsidRDefault="00693693" w:rsidP="00A62203">
            <w:pPr>
              <w:ind w:left="-250"/>
              <w:jc w:val="center"/>
              <w:rPr>
                <w:sz w:val="16"/>
                <w:szCs w:val="16"/>
              </w:rPr>
            </w:pPr>
          </w:p>
        </w:tc>
      </w:tr>
      <w:tr w:rsidR="00693693" w:rsidRPr="001869C2" w:rsidTr="0000428A">
        <w:trPr>
          <w:trHeight w:val="377"/>
        </w:trPr>
        <w:tc>
          <w:tcPr>
            <w:tcW w:w="10008" w:type="dxa"/>
            <w:gridSpan w:val="8"/>
          </w:tcPr>
          <w:p w:rsidR="00693693" w:rsidRPr="001869C2" w:rsidRDefault="00693693" w:rsidP="00A62203">
            <w:pPr>
              <w:ind w:left="-250"/>
              <w:jc w:val="center"/>
              <w:rPr>
                <w:sz w:val="16"/>
                <w:szCs w:val="16"/>
              </w:rPr>
            </w:pPr>
            <w:r w:rsidRPr="00952EFC">
              <w:rPr>
                <w:rStyle w:val="a"/>
                <w:rFonts w:ascii="Times New Roman" w:hAnsi="Times New Roman"/>
              </w:rPr>
              <w:t>РАЗДЕЛ 1. ЦЕНА И СИСТЕМА ЦЕН</w:t>
            </w:r>
          </w:p>
        </w:tc>
      </w:tr>
      <w:tr w:rsidR="00693693" w:rsidRPr="001869C2" w:rsidTr="00A62203">
        <w:tc>
          <w:tcPr>
            <w:tcW w:w="4219" w:type="dxa"/>
          </w:tcPr>
          <w:p w:rsidR="00693693" w:rsidRPr="00EA6FC9" w:rsidRDefault="00693693" w:rsidP="00A62203">
            <w:pPr>
              <w:pStyle w:val="List"/>
              <w:rPr>
                <w:rFonts w:cs="Times New Roman"/>
                <w:b/>
                <w:szCs w:val="24"/>
              </w:rPr>
            </w:pPr>
            <w:r w:rsidRPr="00EA6FC9">
              <w:rPr>
                <w:rStyle w:val="Strong"/>
                <w:b w:val="0"/>
                <w:szCs w:val="24"/>
              </w:rPr>
              <w:t>Цена как экономическая категория</w:t>
            </w:r>
          </w:p>
        </w:tc>
        <w:tc>
          <w:tcPr>
            <w:tcW w:w="709" w:type="dxa"/>
          </w:tcPr>
          <w:p w:rsidR="00693693" w:rsidRPr="001869C2" w:rsidRDefault="00693693" w:rsidP="00A62203">
            <w:pPr>
              <w:jc w:val="center"/>
            </w:pPr>
            <w:r w:rsidRPr="001869C2">
              <w:t>12</w:t>
            </w:r>
          </w:p>
        </w:tc>
        <w:tc>
          <w:tcPr>
            <w:tcW w:w="850" w:type="dxa"/>
          </w:tcPr>
          <w:p w:rsidR="00693693" w:rsidRPr="001869C2" w:rsidRDefault="00693693" w:rsidP="00A62203">
            <w:pPr>
              <w:jc w:val="center"/>
            </w:pPr>
            <w:r w:rsidRPr="001869C2">
              <w:t>-</w:t>
            </w:r>
          </w:p>
        </w:tc>
        <w:tc>
          <w:tcPr>
            <w:tcW w:w="851" w:type="dxa"/>
          </w:tcPr>
          <w:p w:rsidR="00693693" w:rsidRPr="001869C2" w:rsidRDefault="00693693" w:rsidP="00A62203">
            <w:pPr>
              <w:jc w:val="center"/>
            </w:pPr>
            <w:r w:rsidRPr="001869C2">
              <w:t>-</w:t>
            </w: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r w:rsidRPr="001869C2">
              <w:t>-</w:t>
            </w:r>
          </w:p>
        </w:tc>
        <w:tc>
          <w:tcPr>
            <w:tcW w:w="720" w:type="dxa"/>
          </w:tcPr>
          <w:p w:rsidR="00693693" w:rsidRPr="001869C2" w:rsidRDefault="00693693" w:rsidP="00A62203">
            <w:pPr>
              <w:jc w:val="center"/>
            </w:pPr>
            <w:r w:rsidRPr="001869C2">
              <w:t>12</w:t>
            </w:r>
          </w:p>
        </w:tc>
        <w:tc>
          <w:tcPr>
            <w:tcW w:w="1080" w:type="dxa"/>
          </w:tcPr>
          <w:p w:rsidR="00693693" w:rsidRPr="00952EFC" w:rsidRDefault="00693693" w:rsidP="00A62203">
            <w:r w:rsidRPr="00952EFC">
              <w:rPr>
                <w:rStyle w:val="a"/>
                <w:rFonts w:ascii="Times New Roman" w:hAnsi="Times New Roman"/>
              </w:rPr>
              <w:t>ОПК-4</w:t>
            </w:r>
          </w:p>
        </w:tc>
      </w:tr>
      <w:tr w:rsidR="00693693" w:rsidRPr="001869C2" w:rsidTr="00A62203">
        <w:tc>
          <w:tcPr>
            <w:tcW w:w="4219" w:type="dxa"/>
          </w:tcPr>
          <w:p w:rsidR="00693693" w:rsidRPr="00EA6FC9" w:rsidRDefault="00693693" w:rsidP="00A62203">
            <w:pPr>
              <w:pStyle w:val="List"/>
              <w:rPr>
                <w:rFonts w:cs="Times New Roman"/>
                <w:b/>
                <w:szCs w:val="24"/>
              </w:rPr>
            </w:pPr>
            <w:r w:rsidRPr="00EA6FC9">
              <w:rPr>
                <w:rStyle w:val="Strong"/>
                <w:b w:val="0"/>
                <w:szCs w:val="24"/>
              </w:rPr>
              <w:t>Классификация цен и их система</w:t>
            </w:r>
          </w:p>
        </w:tc>
        <w:tc>
          <w:tcPr>
            <w:tcW w:w="709" w:type="dxa"/>
          </w:tcPr>
          <w:p w:rsidR="00693693" w:rsidRPr="001869C2" w:rsidRDefault="00693693" w:rsidP="00A62203">
            <w:pPr>
              <w:jc w:val="center"/>
            </w:pPr>
            <w:r w:rsidRPr="001869C2">
              <w:t>12</w:t>
            </w:r>
          </w:p>
        </w:tc>
        <w:tc>
          <w:tcPr>
            <w:tcW w:w="850" w:type="dxa"/>
          </w:tcPr>
          <w:p w:rsidR="00693693" w:rsidRPr="001869C2" w:rsidRDefault="00693693" w:rsidP="00A62203">
            <w:pPr>
              <w:jc w:val="center"/>
            </w:pPr>
            <w:r w:rsidRPr="001869C2">
              <w:t>2</w:t>
            </w:r>
          </w:p>
        </w:tc>
        <w:tc>
          <w:tcPr>
            <w:tcW w:w="851" w:type="dxa"/>
          </w:tcPr>
          <w:p w:rsidR="00693693" w:rsidRPr="001869C2" w:rsidRDefault="00693693" w:rsidP="00A62203">
            <w:pPr>
              <w:jc w:val="center"/>
            </w:pPr>
            <w:r w:rsidRPr="001869C2">
              <w:t>2</w:t>
            </w: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p>
        </w:tc>
        <w:tc>
          <w:tcPr>
            <w:tcW w:w="720" w:type="dxa"/>
          </w:tcPr>
          <w:p w:rsidR="00693693" w:rsidRPr="001869C2" w:rsidRDefault="00693693" w:rsidP="00A62203">
            <w:pPr>
              <w:jc w:val="center"/>
            </w:pPr>
            <w:r w:rsidRPr="001869C2">
              <w:t>10</w:t>
            </w:r>
          </w:p>
        </w:tc>
        <w:tc>
          <w:tcPr>
            <w:tcW w:w="1080" w:type="dxa"/>
          </w:tcPr>
          <w:p w:rsidR="00693693" w:rsidRPr="00BD197F" w:rsidRDefault="00693693" w:rsidP="00A62203">
            <w:r w:rsidRPr="00952EFC">
              <w:rPr>
                <w:rStyle w:val="a"/>
                <w:rFonts w:ascii="Times New Roman" w:hAnsi="Times New Roman"/>
              </w:rPr>
              <w:t>ОПК-4</w:t>
            </w:r>
          </w:p>
        </w:tc>
      </w:tr>
      <w:tr w:rsidR="00693693" w:rsidRPr="001869C2" w:rsidTr="00A62203">
        <w:tc>
          <w:tcPr>
            <w:tcW w:w="4219" w:type="dxa"/>
          </w:tcPr>
          <w:p w:rsidR="00693693" w:rsidRPr="00EA6FC9" w:rsidRDefault="00693693" w:rsidP="00A62203">
            <w:pPr>
              <w:pStyle w:val="List"/>
              <w:rPr>
                <w:rFonts w:cs="Times New Roman"/>
                <w:b/>
                <w:szCs w:val="24"/>
              </w:rPr>
            </w:pPr>
            <w:r w:rsidRPr="00EA6FC9">
              <w:rPr>
                <w:rStyle w:val="Strong"/>
                <w:b w:val="0"/>
                <w:szCs w:val="24"/>
              </w:rPr>
              <w:t>Структура цены</w:t>
            </w:r>
          </w:p>
        </w:tc>
        <w:tc>
          <w:tcPr>
            <w:tcW w:w="709" w:type="dxa"/>
          </w:tcPr>
          <w:p w:rsidR="00693693" w:rsidRPr="001869C2" w:rsidRDefault="00693693" w:rsidP="00A62203">
            <w:pPr>
              <w:jc w:val="center"/>
            </w:pPr>
            <w:r w:rsidRPr="001869C2">
              <w:t>14</w:t>
            </w:r>
          </w:p>
        </w:tc>
        <w:tc>
          <w:tcPr>
            <w:tcW w:w="850" w:type="dxa"/>
          </w:tcPr>
          <w:p w:rsidR="00693693" w:rsidRPr="001869C2" w:rsidRDefault="00693693" w:rsidP="00A62203">
            <w:pPr>
              <w:jc w:val="center"/>
            </w:pPr>
            <w:r w:rsidRPr="001869C2">
              <w:t>2</w:t>
            </w:r>
          </w:p>
        </w:tc>
        <w:tc>
          <w:tcPr>
            <w:tcW w:w="851" w:type="dxa"/>
          </w:tcPr>
          <w:p w:rsidR="00693693" w:rsidRPr="001869C2" w:rsidRDefault="00693693" w:rsidP="00A62203">
            <w:pPr>
              <w:jc w:val="center"/>
            </w:pP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r w:rsidRPr="001869C2">
              <w:t>2</w:t>
            </w:r>
          </w:p>
        </w:tc>
        <w:tc>
          <w:tcPr>
            <w:tcW w:w="720" w:type="dxa"/>
          </w:tcPr>
          <w:p w:rsidR="00693693" w:rsidRPr="001869C2" w:rsidRDefault="00693693" w:rsidP="00A62203">
            <w:pPr>
              <w:jc w:val="center"/>
            </w:pPr>
            <w:r w:rsidRPr="001869C2">
              <w:t>12</w:t>
            </w:r>
          </w:p>
        </w:tc>
        <w:tc>
          <w:tcPr>
            <w:tcW w:w="1080" w:type="dxa"/>
          </w:tcPr>
          <w:p w:rsidR="00693693" w:rsidRPr="00BD197F" w:rsidRDefault="00693693" w:rsidP="00A62203">
            <w:r w:rsidRPr="00952EFC">
              <w:rPr>
                <w:rStyle w:val="a"/>
                <w:rFonts w:ascii="Times New Roman" w:hAnsi="Times New Roman"/>
              </w:rPr>
              <w:t>ОПК-4</w:t>
            </w:r>
          </w:p>
        </w:tc>
      </w:tr>
      <w:tr w:rsidR="00693693" w:rsidRPr="001869C2" w:rsidTr="00821FED">
        <w:tc>
          <w:tcPr>
            <w:tcW w:w="10008" w:type="dxa"/>
            <w:gridSpan w:val="8"/>
          </w:tcPr>
          <w:p w:rsidR="00693693" w:rsidRPr="00952EFC" w:rsidRDefault="00693693" w:rsidP="0000428A">
            <w:pPr>
              <w:jc w:val="center"/>
              <w:rPr>
                <w:rStyle w:val="a"/>
                <w:rFonts w:ascii="Times New Roman" w:hAnsi="Times New Roman"/>
              </w:rPr>
            </w:pPr>
            <w:r w:rsidRPr="00952EFC">
              <w:rPr>
                <w:rStyle w:val="a"/>
                <w:rFonts w:ascii="Times New Roman" w:hAnsi="Times New Roman"/>
              </w:rPr>
              <w:t>РАЗДЕЛ 2. ОСНОВЫ ЦЕНООБРАЗОВАНИЯ</w:t>
            </w:r>
            <w:r>
              <w:rPr>
                <w:rStyle w:val="a"/>
                <w:rFonts w:ascii="Times New Roman" w:hAnsi="Times New Roman"/>
              </w:rPr>
              <w:t xml:space="preserve"> В СКС</w:t>
            </w:r>
          </w:p>
        </w:tc>
      </w:tr>
      <w:tr w:rsidR="00693693" w:rsidRPr="001869C2" w:rsidTr="00A62203">
        <w:tc>
          <w:tcPr>
            <w:tcW w:w="4219" w:type="dxa"/>
          </w:tcPr>
          <w:p w:rsidR="00693693" w:rsidRPr="00EA6FC9" w:rsidRDefault="00693693" w:rsidP="00A62203">
            <w:pPr>
              <w:pStyle w:val="List"/>
              <w:rPr>
                <w:rFonts w:cs="Times New Roman"/>
                <w:b/>
                <w:szCs w:val="24"/>
              </w:rPr>
            </w:pPr>
            <w:r w:rsidRPr="00EA6FC9">
              <w:rPr>
                <w:rStyle w:val="Strong"/>
                <w:b w:val="0"/>
                <w:szCs w:val="24"/>
              </w:rPr>
              <w:t>Ценообразующие факторы</w:t>
            </w:r>
          </w:p>
        </w:tc>
        <w:tc>
          <w:tcPr>
            <w:tcW w:w="709" w:type="dxa"/>
          </w:tcPr>
          <w:p w:rsidR="00693693" w:rsidRPr="001869C2" w:rsidRDefault="00693693" w:rsidP="00A62203">
            <w:pPr>
              <w:jc w:val="center"/>
            </w:pPr>
            <w:r w:rsidRPr="001869C2">
              <w:t>14</w:t>
            </w:r>
          </w:p>
        </w:tc>
        <w:tc>
          <w:tcPr>
            <w:tcW w:w="850" w:type="dxa"/>
          </w:tcPr>
          <w:p w:rsidR="00693693" w:rsidRPr="001869C2" w:rsidRDefault="00693693" w:rsidP="00A62203">
            <w:pPr>
              <w:jc w:val="center"/>
            </w:pPr>
            <w:r w:rsidRPr="001869C2">
              <w:t>2</w:t>
            </w:r>
          </w:p>
        </w:tc>
        <w:tc>
          <w:tcPr>
            <w:tcW w:w="851" w:type="dxa"/>
          </w:tcPr>
          <w:p w:rsidR="00693693" w:rsidRPr="001869C2" w:rsidRDefault="00693693" w:rsidP="00A62203">
            <w:pPr>
              <w:jc w:val="center"/>
            </w:pP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r w:rsidRPr="001869C2">
              <w:t>2</w:t>
            </w:r>
          </w:p>
        </w:tc>
        <w:tc>
          <w:tcPr>
            <w:tcW w:w="720" w:type="dxa"/>
          </w:tcPr>
          <w:p w:rsidR="00693693" w:rsidRPr="001869C2" w:rsidRDefault="00693693" w:rsidP="00A62203">
            <w:pPr>
              <w:jc w:val="center"/>
            </w:pPr>
            <w:r w:rsidRPr="001869C2">
              <w:t>12</w:t>
            </w:r>
          </w:p>
        </w:tc>
        <w:tc>
          <w:tcPr>
            <w:tcW w:w="1080" w:type="dxa"/>
          </w:tcPr>
          <w:p w:rsidR="00693693" w:rsidRPr="00952EFC" w:rsidRDefault="00693693" w:rsidP="00A62203">
            <w:r w:rsidRPr="00952EFC">
              <w:rPr>
                <w:rStyle w:val="a"/>
                <w:rFonts w:ascii="Times New Roman" w:hAnsi="Times New Roman"/>
              </w:rPr>
              <w:t>ОПК-4</w:t>
            </w:r>
          </w:p>
        </w:tc>
      </w:tr>
      <w:tr w:rsidR="00693693" w:rsidRPr="001869C2" w:rsidTr="00A62203">
        <w:tc>
          <w:tcPr>
            <w:tcW w:w="4219" w:type="dxa"/>
          </w:tcPr>
          <w:p w:rsidR="00693693" w:rsidRPr="00EA6FC9" w:rsidRDefault="00693693" w:rsidP="00A62203">
            <w:pPr>
              <w:pStyle w:val="List"/>
              <w:rPr>
                <w:rFonts w:cs="Times New Roman"/>
                <w:b/>
                <w:szCs w:val="24"/>
              </w:rPr>
            </w:pPr>
            <w:r w:rsidRPr="00EA6FC9">
              <w:rPr>
                <w:rStyle w:val="Strong"/>
                <w:b w:val="0"/>
                <w:szCs w:val="24"/>
              </w:rPr>
              <w:t>Методы ценообразования</w:t>
            </w:r>
          </w:p>
        </w:tc>
        <w:tc>
          <w:tcPr>
            <w:tcW w:w="709" w:type="dxa"/>
          </w:tcPr>
          <w:p w:rsidR="00693693" w:rsidRPr="001869C2" w:rsidRDefault="00693693" w:rsidP="00A62203">
            <w:pPr>
              <w:jc w:val="center"/>
            </w:pPr>
            <w:r w:rsidRPr="001869C2">
              <w:t>12</w:t>
            </w:r>
          </w:p>
        </w:tc>
        <w:tc>
          <w:tcPr>
            <w:tcW w:w="850" w:type="dxa"/>
          </w:tcPr>
          <w:p w:rsidR="00693693" w:rsidRPr="001869C2" w:rsidRDefault="00693693" w:rsidP="00A62203">
            <w:pPr>
              <w:jc w:val="center"/>
            </w:pPr>
            <w:r w:rsidRPr="001869C2">
              <w:t>2</w:t>
            </w:r>
          </w:p>
        </w:tc>
        <w:tc>
          <w:tcPr>
            <w:tcW w:w="851" w:type="dxa"/>
          </w:tcPr>
          <w:p w:rsidR="00693693" w:rsidRPr="001869C2" w:rsidRDefault="00693693" w:rsidP="00A62203">
            <w:pPr>
              <w:jc w:val="center"/>
            </w:pPr>
            <w:r w:rsidRPr="001869C2">
              <w:t>2</w:t>
            </w: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p>
        </w:tc>
        <w:tc>
          <w:tcPr>
            <w:tcW w:w="720" w:type="dxa"/>
          </w:tcPr>
          <w:p w:rsidR="00693693" w:rsidRPr="001869C2" w:rsidRDefault="00693693" w:rsidP="00A62203">
            <w:pPr>
              <w:jc w:val="center"/>
            </w:pPr>
            <w:r w:rsidRPr="001869C2">
              <w:t>10</w:t>
            </w:r>
          </w:p>
        </w:tc>
        <w:tc>
          <w:tcPr>
            <w:tcW w:w="1080" w:type="dxa"/>
          </w:tcPr>
          <w:p w:rsidR="00693693" w:rsidRPr="00BD197F" w:rsidRDefault="00693693" w:rsidP="00A62203">
            <w:r w:rsidRPr="00952EFC">
              <w:rPr>
                <w:rStyle w:val="a"/>
                <w:rFonts w:ascii="Times New Roman" w:hAnsi="Times New Roman"/>
              </w:rPr>
              <w:t>ОПК-4</w:t>
            </w:r>
          </w:p>
        </w:tc>
      </w:tr>
      <w:tr w:rsidR="00693693" w:rsidRPr="001869C2" w:rsidTr="00A62203">
        <w:tc>
          <w:tcPr>
            <w:tcW w:w="4219" w:type="dxa"/>
          </w:tcPr>
          <w:p w:rsidR="00693693" w:rsidRPr="00EA6FC9" w:rsidRDefault="00693693" w:rsidP="00A62203">
            <w:pPr>
              <w:pStyle w:val="List"/>
              <w:rPr>
                <w:rFonts w:cs="Times New Roman"/>
                <w:b/>
                <w:szCs w:val="24"/>
              </w:rPr>
            </w:pPr>
            <w:r w:rsidRPr="00EA6FC9">
              <w:rPr>
                <w:rStyle w:val="Strong"/>
                <w:b w:val="0"/>
                <w:szCs w:val="24"/>
              </w:rPr>
              <w:t>Издержки и прибыль, их роль в формировании цен</w:t>
            </w:r>
          </w:p>
        </w:tc>
        <w:tc>
          <w:tcPr>
            <w:tcW w:w="709" w:type="dxa"/>
          </w:tcPr>
          <w:p w:rsidR="00693693" w:rsidRPr="001869C2" w:rsidRDefault="00693693" w:rsidP="00A62203">
            <w:pPr>
              <w:jc w:val="center"/>
            </w:pPr>
            <w:r w:rsidRPr="001869C2">
              <w:t>12</w:t>
            </w:r>
          </w:p>
        </w:tc>
        <w:tc>
          <w:tcPr>
            <w:tcW w:w="850" w:type="dxa"/>
          </w:tcPr>
          <w:p w:rsidR="00693693" w:rsidRPr="001869C2" w:rsidRDefault="00693693" w:rsidP="00A62203">
            <w:pPr>
              <w:jc w:val="center"/>
            </w:pPr>
            <w:r w:rsidRPr="001869C2">
              <w:t>2</w:t>
            </w:r>
          </w:p>
        </w:tc>
        <w:tc>
          <w:tcPr>
            <w:tcW w:w="851" w:type="dxa"/>
          </w:tcPr>
          <w:p w:rsidR="00693693" w:rsidRPr="001869C2" w:rsidRDefault="00693693" w:rsidP="00A62203">
            <w:pPr>
              <w:jc w:val="center"/>
            </w:pPr>
            <w:r w:rsidRPr="001869C2">
              <w:t>2</w:t>
            </w: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p>
        </w:tc>
        <w:tc>
          <w:tcPr>
            <w:tcW w:w="720" w:type="dxa"/>
          </w:tcPr>
          <w:p w:rsidR="00693693" w:rsidRPr="001869C2" w:rsidRDefault="00693693" w:rsidP="00A62203">
            <w:pPr>
              <w:jc w:val="center"/>
            </w:pPr>
            <w:r w:rsidRPr="001869C2">
              <w:t>10</w:t>
            </w:r>
          </w:p>
        </w:tc>
        <w:tc>
          <w:tcPr>
            <w:tcW w:w="1080" w:type="dxa"/>
          </w:tcPr>
          <w:p w:rsidR="00693693" w:rsidRPr="00BD197F" w:rsidRDefault="00693693" w:rsidP="00A62203">
            <w:r w:rsidRPr="00952EFC">
              <w:rPr>
                <w:rStyle w:val="a"/>
                <w:rFonts w:ascii="Times New Roman" w:hAnsi="Times New Roman"/>
              </w:rPr>
              <w:t>ОПК-4</w:t>
            </w:r>
          </w:p>
        </w:tc>
      </w:tr>
      <w:tr w:rsidR="00693693" w:rsidRPr="001869C2" w:rsidTr="00A62203">
        <w:tc>
          <w:tcPr>
            <w:tcW w:w="4219" w:type="dxa"/>
          </w:tcPr>
          <w:p w:rsidR="00693693" w:rsidRPr="00EA6FC9" w:rsidRDefault="00693693" w:rsidP="00A62203">
            <w:pPr>
              <w:pStyle w:val="List"/>
              <w:rPr>
                <w:rFonts w:cs="Times New Roman"/>
                <w:b/>
                <w:szCs w:val="24"/>
              </w:rPr>
            </w:pPr>
            <w:r w:rsidRPr="00EA6FC9">
              <w:rPr>
                <w:rStyle w:val="Strong"/>
                <w:b w:val="0"/>
                <w:szCs w:val="24"/>
              </w:rPr>
              <w:t>Ценовая политика организации в условиях рынка</w:t>
            </w:r>
          </w:p>
        </w:tc>
        <w:tc>
          <w:tcPr>
            <w:tcW w:w="709" w:type="dxa"/>
          </w:tcPr>
          <w:p w:rsidR="00693693" w:rsidRPr="001869C2" w:rsidRDefault="00693693" w:rsidP="00A62203">
            <w:pPr>
              <w:jc w:val="center"/>
            </w:pPr>
            <w:r w:rsidRPr="001869C2">
              <w:t>16</w:t>
            </w:r>
          </w:p>
        </w:tc>
        <w:tc>
          <w:tcPr>
            <w:tcW w:w="850" w:type="dxa"/>
          </w:tcPr>
          <w:p w:rsidR="00693693" w:rsidRPr="001869C2" w:rsidRDefault="00693693" w:rsidP="00A62203">
            <w:pPr>
              <w:jc w:val="center"/>
            </w:pPr>
            <w:r w:rsidRPr="001869C2">
              <w:t>4</w:t>
            </w:r>
          </w:p>
        </w:tc>
        <w:tc>
          <w:tcPr>
            <w:tcW w:w="851" w:type="dxa"/>
          </w:tcPr>
          <w:p w:rsidR="00693693" w:rsidRPr="001869C2" w:rsidRDefault="00693693" w:rsidP="00A62203">
            <w:pPr>
              <w:jc w:val="center"/>
            </w:pPr>
            <w:r w:rsidRPr="001869C2">
              <w:t>2</w:t>
            </w: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r w:rsidRPr="001869C2">
              <w:t>2</w:t>
            </w:r>
          </w:p>
        </w:tc>
        <w:tc>
          <w:tcPr>
            <w:tcW w:w="720" w:type="dxa"/>
          </w:tcPr>
          <w:p w:rsidR="00693693" w:rsidRPr="001869C2" w:rsidRDefault="00693693" w:rsidP="00A62203">
            <w:pPr>
              <w:jc w:val="center"/>
            </w:pPr>
            <w:r w:rsidRPr="001869C2">
              <w:t>12</w:t>
            </w:r>
          </w:p>
        </w:tc>
        <w:tc>
          <w:tcPr>
            <w:tcW w:w="1080" w:type="dxa"/>
          </w:tcPr>
          <w:p w:rsidR="00693693" w:rsidRPr="00952EFC" w:rsidRDefault="00693693" w:rsidP="00A62203">
            <w:r w:rsidRPr="00952EFC">
              <w:rPr>
                <w:rStyle w:val="a"/>
                <w:rFonts w:ascii="Times New Roman" w:hAnsi="Times New Roman"/>
              </w:rPr>
              <w:t>ОПК-4</w:t>
            </w:r>
          </w:p>
        </w:tc>
      </w:tr>
      <w:tr w:rsidR="00693693" w:rsidRPr="001869C2" w:rsidTr="00A62203">
        <w:tc>
          <w:tcPr>
            <w:tcW w:w="4219" w:type="dxa"/>
          </w:tcPr>
          <w:p w:rsidR="00693693" w:rsidRPr="00EA6FC9" w:rsidRDefault="00693693" w:rsidP="00A62203">
            <w:pPr>
              <w:pStyle w:val="List"/>
              <w:rPr>
                <w:rFonts w:cs="Times New Roman"/>
                <w:b/>
                <w:szCs w:val="24"/>
              </w:rPr>
            </w:pPr>
            <w:r w:rsidRPr="00EA6FC9">
              <w:rPr>
                <w:rStyle w:val="Strong"/>
                <w:b w:val="0"/>
                <w:szCs w:val="24"/>
              </w:rPr>
              <w:t>Государственное регулирование цен в условиях рыночных отношений</w:t>
            </w:r>
          </w:p>
        </w:tc>
        <w:tc>
          <w:tcPr>
            <w:tcW w:w="709" w:type="dxa"/>
          </w:tcPr>
          <w:p w:rsidR="00693693" w:rsidRPr="001869C2" w:rsidRDefault="00693693" w:rsidP="00A62203">
            <w:pPr>
              <w:jc w:val="center"/>
            </w:pPr>
            <w:r w:rsidRPr="001869C2">
              <w:t>12</w:t>
            </w:r>
          </w:p>
        </w:tc>
        <w:tc>
          <w:tcPr>
            <w:tcW w:w="850" w:type="dxa"/>
          </w:tcPr>
          <w:p w:rsidR="00693693" w:rsidRPr="001869C2" w:rsidRDefault="00693693" w:rsidP="00A62203">
            <w:pPr>
              <w:jc w:val="center"/>
            </w:pPr>
            <w:r w:rsidRPr="001869C2">
              <w:t>2</w:t>
            </w:r>
          </w:p>
        </w:tc>
        <w:tc>
          <w:tcPr>
            <w:tcW w:w="851" w:type="dxa"/>
          </w:tcPr>
          <w:p w:rsidR="00693693" w:rsidRPr="001869C2" w:rsidRDefault="00693693" w:rsidP="00A62203">
            <w:pPr>
              <w:jc w:val="center"/>
            </w:pPr>
            <w:r w:rsidRPr="001869C2">
              <w:t>2</w:t>
            </w: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p>
        </w:tc>
        <w:tc>
          <w:tcPr>
            <w:tcW w:w="720" w:type="dxa"/>
          </w:tcPr>
          <w:p w:rsidR="00693693" w:rsidRPr="001869C2" w:rsidRDefault="00693693" w:rsidP="00A62203">
            <w:pPr>
              <w:jc w:val="center"/>
            </w:pPr>
            <w:r w:rsidRPr="001869C2">
              <w:t>10</w:t>
            </w:r>
          </w:p>
        </w:tc>
        <w:tc>
          <w:tcPr>
            <w:tcW w:w="1080" w:type="dxa"/>
          </w:tcPr>
          <w:p w:rsidR="00693693" w:rsidRPr="00BD197F" w:rsidRDefault="00693693" w:rsidP="00A62203">
            <w:r w:rsidRPr="00952EFC">
              <w:rPr>
                <w:rStyle w:val="a"/>
                <w:rFonts w:ascii="Times New Roman" w:hAnsi="Times New Roman"/>
              </w:rPr>
              <w:t>ОПК-4</w:t>
            </w:r>
          </w:p>
        </w:tc>
      </w:tr>
      <w:tr w:rsidR="00693693" w:rsidRPr="001869C2" w:rsidTr="00A62203">
        <w:tc>
          <w:tcPr>
            <w:tcW w:w="4219" w:type="dxa"/>
          </w:tcPr>
          <w:p w:rsidR="00693693" w:rsidRPr="0000428A" w:rsidRDefault="00693693" w:rsidP="00A62203">
            <w:pPr>
              <w:rPr>
                <w:b/>
              </w:rPr>
            </w:pPr>
            <w:r w:rsidRPr="0000428A">
              <w:rPr>
                <w:b/>
              </w:rPr>
              <w:t>Контроль</w:t>
            </w:r>
          </w:p>
        </w:tc>
        <w:tc>
          <w:tcPr>
            <w:tcW w:w="709" w:type="dxa"/>
          </w:tcPr>
          <w:p w:rsidR="00693693" w:rsidRPr="001869C2" w:rsidRDefault="00693693" w:rsidP="00A62203">
            <w:pPr>
              <w:jc w:val="center"/>
            </w:pPr>
            <w:r w:rsidRPr="001869C2">
              <w:t>4</w:t>
            </w:r>
          </w:p>
        </w:tc>
        <w:tc>
          <w:tcPr>
            <w:tcW w:w="850" w:type="dxa"/>
          </w:tcPr>
          <w:p w:rsidR="00693693" w:rsidRPr="001869C2" w:rsidRDefault="00693693" w:rsidP="00A62203">
            <w:pPr>
              <w:jc w:val="center"/>
            </w:pPr>
          </w:p>
        </w:tc>
        <w:tc>
          <w:tcPr>
            <w:tcW w:w="851" w:type="dxa"/>
          </w:tcPr>
          <w:p w:rsidR="00693693" w:rsidRPr="001869C2" w:rsidRDefault="00693693" w:rsidP="00A62203">
            <w:pPr>
              <w:jc w:val="center"/>
            </w:pP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p>
        </w:tc>
        <w:tc>
          <w:tcPr>
            <w:tcW w:w="720" w:type="dxa"/>
          </w:tcPr>
          <w:p w:rsidR="00693693" w:rsidRPr="001869C2" w:rsidRDefault="00693693" w:rsidP="00A62203">
            <w:pPr>
              <w:jc w:val="center"/>
            </w:pPr>
          </w:p>
        </w:tc>
        <w:tc>
          <w:tcPr>
            <w:tcW w:w="1080" w:type="dxa"/>
          </w:tcPr>
          <w:p w:rsidR="00693693" w:rsidRPr="001869C2" w:rsidRDefault="00693693" w:rsidP="00A62203">
            <w:pPr>
              <w:ind w:left="-250"/>
              <w:jc w:val="center"/>
            </w:pPr>
          </w:p>
        </w:tc>
      </w:tr>
      <w:tr w:rsidR="00693693" w:rsidRPr="001869C2" w:rsidTr="00A62203">
        <w:tc>
          <w:tcPr>
            <w:tcW w:w="4219" w:type="dxa"/>
          </w:tcPr>
          <w:p w:rsidR="00693693" w:rsidRPr="001869C2" w:rsidRDefault="00693693" w:rsidP="00A62203">
            <w:pPr>
              <w:rPr>
                <w:b/>
              </w:rPr>
            </w:pPr>
            <w:r w:rsidRPr="001869C2">
              <w:rPr>
                <w:b/>
              </w:rPr>
              <w:t>Итого по дисциплине</w:t>
            </w:r>
          </w:p>
        </w:tc>
        <w:tc>
          <w:tcPr>
            <w:tcW w:w="709" w:type="dxa"/>
          </w:tcPr>
          <w:p w:rsidR="00693693" w:rsidRPr="001869C2" w:rsidRDefault="00693693" w:rsidP="00A62203">
            <w:pPr>
              <w:jc w:val="center"/>
              <w:rPr>
                <w:b/>
              </w:rPr>
            </w:pPr>
            <w:r w:rsidRPr="001869C2">
              <w:rPr>
                <w:b/>
              </w:rPr>
              <w:t>108</w:t>
            </w:r>
          </w:p>
        </w:tc>
        <w:tc>
          <w:tcPr>
            <w:tcW w:w="850" w:type="dxa"/>
          </w:tcPr>
          <w:p w:rsidR="00693693" w:rsidRPr="001869C2" w:rsidRDefault="00693693" w:rsidP="00A62203">
            <w:pPr>
              <w:jc w:val="center"/>
              <w:rPr>
                <w:b/>
              </w:rPr>
            </w:pPr>
            <w:r w:rsidRPr="001869C2">
              <w:rPr>
                <w:b/>
              </w:rPr>
              <w:t>16</w:t>
            </w:r>
          </w:p>
        </w:tc>
        <w:tc>
          <w:tcPr>
            <w:tcW w:w="851" w:type="dxa"/>
          </w:tcPr>
          <w:p w:rsidR="00693693" w:rsidRPr="001869C2" w:rsidRDefault="00693693" w:rsidP="00A62203">
            <w:pPr>
              <w:jc w:val="center"/>
              <w:rPr>
                <w:b/>
              </w:rPr>
            </w:pPr>
            <w:r w:rsidRPr="001869C2">
              <w:rPr>
                <w:b/>
              </w:rPr>
              <w:t>10</w:t>
            </w:r>
          </w:p>
        </w:tc>
        <w:tc>
          <w:tcPr>
            <w:tcW w:w="850" w:type="dxa"/>
          </w:tcPr>
          <w:p w:rsidR="00693693" w:rsidRPr="001869C2" w:rsidRDefault="00693693" w:rsidP="00A62203">
            <w:pPr>
              <w:jc w:val="center"/>
              <w:rPr>
                <w:b/>
              </w:rPr>
            </w:pPr>
          </w:p>
        </w:tc>
        <w:tc>
          <w:tcPr>
            <w:tcW w:w="729" w:type="dxa"/>
          </w:tcPr>
          <w:p w:rsidR="00693693" w:rsidRPr="001869C2" w:rsidRDefault="00693693" w:rsidP="00A62203">
            <w:pPr>
              <w:jc w:val="center"/>
              <w:rPr>
                <w:b/>
              </w:rPr>
            </w:pPr>
            <w:r w:rsidRPr="001869C2">
              <w:rPr>
                <w:b/>
              </w:rPr>
              <w:t>6</w:t>
            </w:r>
          </w:p>
        </w:tc>
        <w:tc>
          <w:tcPr>
            <w:tcW w:w="720" w:type="dxa"/>
          </w:tcPr>
          <w:p w:rsidR="00693693" w:rsidRPr="001869C2" w:rsidRDefault="00693693" w:rsidP="00A62203">
            <w:pPr>
              <w:jc w:val="center"/>
              <w:rPr>
                <w:b/>
              </w:rPr>
            </w:pPr>
            <w:r w:rsidRPr="001869C2">
              <w:rPr>
                <w:b/>
              </w:rPr>
              <w:t>88</w:t>
            </w:r>
          </w:p>
        </w:tc>
        <w:tc>
          <w:tcPr>
            <w:tcW w:w="1080" w:type="dxa"/>
          </w:tcPr>
          <w:p w:rsidR="00693693" w:rsidRPr="001869C2" w:rsidRDefault="00693693" w:rsidP="00A62203">
            <w:pPr>
              <w:ind w:left="-250"/>
              <w:jc w:val="center"/>
              <w:rPr>
                <w:b/>
              </w:rPr>
            </w:pPr>
          </w:p>
        </w:tc>
      </w:tr>
      <w:tr w:rsidR="00693693" w:rsidRPr="001869C2" w:rsidTr="00A62203">
        <w:tc>
          <w:tcPr>
            <w:tcW w:w="4219" w:type="dxa"/>
          </w:tcPr>
          <w:p w:rsidR="00693693" w:rsidRPr="001869C2" w:rsidRDefault="00693693" w:rsidP="00A62203">
            <w:r w:rsidRPr="001869C2">
              <w:t>Зачетных единиц</w:t>
            </w:r>
          </w:p>
        </w:tc>
        <w:tc>
          <w:tcPr>
            <w:tcW w:w="709" w:type="dxa"/>
          </w:tcPr>
          <w:p w:rsidR="00693693" w:rsidRPr="001869C2" w:rsidRDefault="00693693" w:rsidP="00A62203">
            <w:pPr>
              <w:jc w:val="center"/>
            </w:pPr>
            <w:r>
              <w:t>3</w:t>
            </w:r>
          </w:p>
        </w:tc>
        <w:tc>
          <w:tcPr>
            <w:tcW w:w="850" w:type="dxa"/>
          </w:tcPr>
          <w:p w:rsidR="00693693" w:rsidRPr="001869C2" w:rsidRDefault="00693693" w:rsidP="00A62203">
            <w:pPr>
              <w:jc w:val="center"/>
            </w:pPr>
          </w:p>
        </w:tc>
        <w:tc>
          <w:tcPr>
            <w:tcW w:w="851" w:type="dxa"/>
          </w:tcPr>
          <w:p w:rsidR="00693693" w:rsidRPr="001869C2" w:rsidRDefault="00693693" w:rsidP="00A62203">
            <w:pPr>
              <w:jc w:val="center"/>
            </w:pPr>
          </w:p>
        </w:tc>
        <w:tc>
          <w:tcPr>
            <w:tcW w:w="850" w:type="dxa"/>
          </w:tcPr>
          <w:p w:rsidR="00693693" w:rsidRPr="001869C2" w:rsidRDefault="00693693" w:rsidP="00A62203">
            <w:pPr>
              <w:jc w:val="center"/>
            </w:pPr>
          </w:p>
        </w:tc>
        <w:tc>
          <w:tcPr>
            <w:tcW w:w="729" w:type="dxa"/>
          </w:tcPr>
          <w:p w:rsidR="00693693" w:rsidRPr="001869C2" w:rsidRDefault="00693693" w:rsidP="00A62203">
            <w:pPr>
              <w:jc w:val="center"/>
            </w:pPr>
          </w:p>
        </w:tc>
        <w:tc>
          <w:tcPr>
            <w:tcW w:w="720" w:type="dxa"/>
          </w:tcPr>
          <w:p w:rsidR="00693693" w:rsidRPr="001869C2" w:rsidRDefault="00693693" w:rsidP="00A62203">
            <w:pPr>
              <w:jc w:val="center"/>
            </w:pPr>
          </w:p>
        </w:tc>
        <w:tc>
          <w:tcPr>
            <w:tcW w:w="1080" w:type="dxa"/>
          </w:tcPr>
          <w:p w:rsidR="00693693" w:rsidRPr="001869C2" w:rsidRDefault="00693693" w:rsidP="00A62203">
            <w:pPr>
              <w:ind w:left="-250"/>
              <w:jc w:val="center"/>
            </w:pPr>
          </w:p>
        </w:tc>
      </w:tr>
    </w:tbl>
    <w:p w:rsidR="00693693" w:rsidRPr="005F2052" w:rsidRDefault="00693693">
      <w:pPr>
        <w:rPr>
          <w:color w:val="FF0000"/>
        </w:rPr>
      </w:pPr>
    </w:p>
    <w:sectPr w:rsidR="00693693" w:rsidRPr="005F2052" w:rsidSect="00FF3FEB">
      <w:pgSz w:w="11906" w:h="16838"/>
      <w:pgMar w:top="851" w:right="851" w:bottom="53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OpenSymbol">
    <w:altName w:val="Courier New"/>
    <w:panose1 w:val="00000000000000000000"/>
    <w:charset w:val="CC"/>
    <w:family w:val="auto"/>
    <w:notTrueType/>
    <w:pitch w:val="default"/>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SimSun">
    <w:altName w:val="§­§°§®§Ц"/>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A07DB"/>
    <w:multiLevelType w:val="hybridMultilevel"/>
    <w:tmpl w:val="296EE27E"/>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
    <w:nsid w:val="0B7C4104"/>
    <w:multiLevelType w:val="hybridMultilevel"/>
    <w:tmpl w:val="589CBA1A"/>
    <w:lvl w:ilvl="0" w:tplc="02D0239E">
      <w:start w:val="6"/>
      <w:numFmt w:val="decimal"/>
      <w:lvlText w:val="%1."/>
      <w:lvlJc w:val="left"/>
      <w:pPr>
        <w:tabs>
          <w:tab w:val="num" w:pos="899"/>
        </w:tabs>
        <w:ind w:left="899" w:hanging="360"/>
      </w:pPr>
      <w:rPr>
        <w:rFonts w:cs="Times New Roman" w:hint="default"/>
      </w:rPr>
    </w:lvl>
    <w:lvl w:ilvl="1" w:tplc="04190019" w:tentative="1">
      <w:start w:val="1"/>
      <w:numFmt w:val="lowerLetter"/>
      <w:lvlText w:val="%2."/>
      <w:lvlJc w:val="left"/>
      <w:pPr>
        <w:tabs>
          <w:tab w:val="num" w:pos="1619"/>
        </w:tabs>
        <w:ind w:left="1619" w:hanging="360"/>
      </w:pPr>
      <w:rPr>
        <w:rFonts w:cs="Times New Roman"/>
      </w:rPr>
    </w:lvl>
    <w:lvl w:ilvl="2" w:tplc="0419001B" w:tentative="1">
      <w:start w:val="1"/>
      <w:numFmt w:val="lowerRoman"/>
      <w:lvlText w:val="%3."/>
      <w:lvlJc w:val="right"/>
      <w:pPr>
        <w:tabs>
          <w:tab w:val="num" w:pos="2339"/>
        </w:tabs>
        <w:ind w:left="2339" w:hanging="180"/>
      </w:pPr>
      <w:rPr>
        <w:rFonts w:cs="Times New Roman"/>
      </w:rPr>
    </w:lvl>
    <w:lvl w:ilvl="3" w:tplc="0419000F" w:tentative="1">
      <w:start w:val="1"/>
      <w:numFmt w:val="decimal"/>
      <w:lvlText w:val="%4."/>
      <w:lvlJc w:val="left"/>
      <w:pPr>
        <w:tabs>
          <w:tab w:val="num" w:pos="3059"/>
        </w:tabs>
        <w:ind w:left="3059" w:hanging="360"/>
      </w:pPr>
      <w:rPr>
        <w:rFonts w:cs="Times New Roman"/>
      </w:rPr>
    </w:lvl>
    <w:lvl w:ilvl="4" w:tplc="04190019" w:tentative="1">
      <w:start w:val="1"/>
      <w:numFmt w:val="lowerLetter"/>
      <w:lvlText w:val="%5."/>
      <w:lvlJc w:val="left"/>
      <w:pPr>
        <w:tabs>
          <w:tab w:val="num" w:pos="3779"/>
        </w:tabs>
        <w:ind w:left="3779" w:hanging="360"/>
      </w:pPr>
      <w:rPr>
        <w:rFonts w:cs="Times New Roman"/>
      </w:rPr>
    </w:lvl>
    <w:lvl w:ilvl="5" w:tplc="0419001B" w:tentative="1">
      <w:start w:val="1"/>
      <w:numFmt w:val="lowerRoman"/>
      <w:lvlText w:val="%6."/>
      <w:lvlJc w:val="right"/>
      <w:pPr>
        <w:tabs>
          <w:tab w:val="num" w:pos="4499"/>
        </w:tabs>
        <w:ind w:left="4499" w:hanging="180"/>
      </w:pPr>
      <w:rPr>
        <w:rFonts w:cs="Times New Roman"/>
      </w:rPr>
    </w:lvl>
    <w:lvl w:ilvl="6" w:tplc="0419000F" w:tentative="1">
      <w:start w:val="1"/>
      <w:numFmt w:val="decimal"/>
      <w:lvlText w:val="%7."/>
      <w:lvlJc w:val="left"/>
      <w:pPr>
        <w:tabs>
          <w:tab w:val="num" w:pos="5219"/>
        </w:tabs>
        <w:ind w:left="5219" w:hanging="360"/>
      </w:pPr>
      <w:rPr>
        <w:rFonts w:cs="Times New Roman"/>
      </w:rPr>
    </w:lvl>
    <w:lvl w:ilvl="7" w:tplc="04190019" w:tentative="1">
      <w:start w:val="1"/>
      <w:numFmt w:val="lowerLetter"/>
      <w:lvlText w:val="%8."/>
      <w:lvlJc w:val="left"/>
      <w:pPr>
        <w:tabs>
          <w:tab w:val="num" w:pos="5939"/>
        </w:tabs>
        <w:ind w:left="5939" w:hanging="360"/>
      </w:pPr>
      <w:rPr>
        <w:rFonts w:cs="Times New Roman"/>
      </w:rPr>
    </w:lvl>
    <w:lvl w:ilvl="8" w:tplc="0419001B" w:tentative="1">
      <w:start w:val="1"/>
      <w:numFmt w:val="lowerRoman"/>
      <w:lvlText w:val="%9."/>
      <w:lvlJc w:val="right"/>
      <w:pPr>
        <w:tabs>
          <w:tab w:val="num" w:pos="6659"/>
        </w:tabs>
        <w:ind w:left="6659" w:hanging="180"/>
      </w:pPr>
      <w:rPr>
        <w:rFonts w:cs="Times New Roman"/>
      </w:rPr>
    </w:lvl>
  </w:abstractNum>
  <w:abstractNum w:abstractNumId="2">
    <w:nsid w:val="147915C7"/>
    <w:multiLevelType w:val="hybridMultilevel"/>
    <w:tmpl w:val="549C79B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400C96"/>
    <w:multiLevelType w:val="multilevel"/>
    <w:tmpl w:val="230015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77A322A"/>
    <w:multiLevelType w:val="multilevel"/>
    <w:tmpl w:val="4FA0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9F5999"/>
    <w:multiLevelType w:val="multilevel"/>
    <w:tmpl w:val="33802B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359C5334"/>
    <w:multiLevelType w:val="multilevel"/>
    <w:tmpl w:val="72B6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56D2353"/>
    <w:multiLevelType w:val="multilevel"/>
    <w:tmpl w:val="66CE57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EFD0CA2"/>
    <w:multiLevelType w:val="hybridMultilevel"/>
    <w:tmpl w:val="8B54AEB4"/>
    <w:lvl w:ilvl="0" w:tplc="74182A4C">
      <w:start w:val="10"/>
      <w:numFmt w:val="decimal"/>
      <w:lvlText w:val="%1."/>
      <w:lvlJc w:val="left"/>
      <w:pPr>
        <w:tabs>
          <w:tab w:val="num" w:pos="1019"/>
        </w:tabs>
        <w:ind w:left="1019" w:hanging="360"/>
      </w:pPr>
      <w:rPr>
        <w:rFonts w:cs="Times New Roman" w:hint="default"/>
      </w:rPr>
    </w:lvl>
    <w:lvl w:ilvl="1" w:tplc="D00E2ED2">
      <w:start w:val="1"/>
      <w:numFmt w:val="decimal"/>
      <w:lvlText w:val="%2."/>
      <w:lvlJc w:val="left"/>
      <w:pPr>
        <w:tabs>
          <w:tab w:val="num" w:pos="1739"/>
        </w:tabs>
        <w:ind w:left="1739" w:hanging="360"/>
      </w:pPr>
      <w:rPr>
        <w:rFonts w:cs="Times New Roman" w:hint="default"/>
      </w:rPr>
    </w:lvl>
    <w:lvl w:ilvl="2" w:tplc="0419001B" w:tentative="1">
      <w:start w:val="1"/>
      <w:numFmt w:val="lowerRoman"/>
      <w:lvlText w:val="%3."/>
      <w:lvlJc w:val="right"/>
      <w:pPr>
        <w:tabs>
          <w:tab w:val="num" w:pos="2459"/>
        </w:tabs>
        <w:ind w:left="2459" w:hanging="180"/>
      </w:pPr>
      <w:rPr>
        <w:rFonts w:cs="Times New Roman"/>
      </w:rPr>
    </w:lvl>
    <w:lvl w:ilvl="3" w:tplc="0419000F" w:tentative="1">
      <w:start w:val="1"/>
      <w:numFmt w:val="decimal"/>
      <w:lvlText w:val="%4."/>
      <w:lvlJc w:val="left"/>
      <w:pPr>
        <w:tabs>
          <w:tab w:val="num" w:pos="3179"/>
        </w:tabs>
        <w:ind w:left="3179" w:hanging="360"/>
      </w:pPr>
      <w:rPr>
        <w:rFonts w:cs="Times New Roman"/>
      </w:rPr>
    </w:lvl>
    <w:lvl w:ilvl="4" w:tplc="04190019" w:tentative="1">
      <w:start w:val="1"/>
      <w:numFmt w:val="lowerLetter"/>
      <w:lvlText w:val="%5."/>
      <w:lvlJc w:val="left"/>
      <w:pPr>
        <w:tabs>
          <w:tab w:val="num" w:pos="3899"/>
        </w:tabs>
        <w:ind w:left="3899" w:hanging="360"/>
      </w:pPr>
      <w:rPr>
        <w:rFonts w:cs="Times New Roman"/>
      </w:rPr>
    </w:lvl>
    <w:lvl w:ilvl="5" w:tplc="0419001B" w:tentative="1">
      <w:start w:val="1"/>
      <w:numFmt w:val="lowerRoman"/>
      <w:lvlText w:val="%6."/>
      <w:lvlJc w:val="right"/>
      <w:pPr>
        <w:tabs>
          <w:tab w:val="num" w:pos="4619"/>
        </w:tabs>
        <w:ind w:left="4619" w:hanging="180"/>
      </w:pPr>
      <w:rPr>
        <w:rFonts w:cs="Times New Roman"/>
      </w:rPr>
    </w:lvl>
    <w:lvl w:ilvl="6" w:tplc="0419000F" w:tentative="1">
      <w:start w:val="1"/>
      <w:numFmt w:val="decimal"/>
      <w:lvlText w:val="%7."/>
      <w:lvlJc w:val="left"/>
      <w:pPr>
        <w:tabs>
          <w:tab w:val="num" w:pos="5339"/>
        </w:tabs>
        <w:ind w:left="5339" w:hanging="360"/>
      </w:pPr>
      <w:rPr>
        <w:rFonts w:cs="Times New Roman"/>
      </w:rPr>
    </w:lvl>
    <w:lvl w:ilvl="7" w:tplc="04190019" w:tentative="1">
      <w:start w:val="1"/>
      <w:numFmt w:val="lowerLetter"/>
      <w:lvlText w:val="%8."/>
      <w:lvlJc w:val="left"/>
      <w:pPr>
        <w:tabs>
          <w:tab w:val="num" w:pos="6059"/>
        </w:tabs>
        <w:ind w:left="6059" w:hanging="360"/>
      </w:pPr>
      <w:rPr>
        <w:rFonts w:cs="Times New Roman"/>
      </w:rPr>
    </w:lvl>
    <w:lvl w:ilvl="8" w:tplc="0419001B" w:tentative="1">
      <w:start w:val="1"/>
      <w:numFmt w:val="lowerRoman"/>
      <w:lvlText w:val="%9."/>
      <w:lvlJc w:val="right"/>
      <w:pPr>
        <w:tabs>
          <w:tab w:val="num" w:pos="6779"/>
        </w:tabs>
        <w:ind w:left="6779" w:hanging="180"/>
      </w:pPr>
      <w:rPr>
        <w:rFonts w:cs="Times New Roman"/>
      </w:rPr>
    </w:lvl>
  </w:abstractNum>
  <w:abstractNum w:abstractNumId="10">
    <w:nsid w:val="4F0D64F4"/>
    <w:multiLevelType w:val="hybridMultilevel"/>
    <w:tmpl w:val="640817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D042191"/>
    <w:multiLevelType w:val="hybridMultilevel"/>
    <w:tmpl w:val="BFDCE7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1D4566D"/>
    <w:multiLevelType w:val="hybridMultilevel"/>
    <w:tmpl w:val="703C26C2"/>
    <w:lvl w:ilvl="0" w:tplc="CDC6B73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9"/>
  </w:num>
  <w:num w:numId="3">
    <w:abstractNumId w:val="4"/>
  </w:num>
  <w:num w:numId="4">
    <w:abstractNumId w:val="12"/>
  </w:num>
  <w:num w:numId="5">
    <w:abstractNumId w:val="3"/>
  </w:num>
  <w:num w:numId="6">
    <w:abstractNumId w:val="2"/>
  </w:num>
  <w:num w:numId="7">
    <w:abstractNumId w:val="5"/>
  </w:num>
  <w:num w:numId="8">
    <w:abstractNumId w:val="8"/>
  </w:num>
  <w:num w:numId="9">
    <w:abstractNumId w:val="7"/>
  </w:num>
  <w:num w:numId="10">
    <w:abstractNumId w:val="10"/>
  </w:num>
  <w:num w:numId="11">
    <w:abstractNumId w:val="0"/>
  </w:num>
  <w:num w:numId="12">
    <w:abstractNumId w:val="11"/>
  </w:num>
  <w:num w:numId="13">
    <w:abstractNumId w:val="13"/>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3662"/>
    <w:rsid w:val="0000428A"/>
    <w:rsid w:val="000321C0"/>
    <w:rsid w:val="000570D9"/>
    <w:rsid w:val="0007061C"/>
    <w:rsid w:val="00077985"/>
    <w:rsid w:val="00097395"/>
    <w:rsid w:val="000A2213"/>
    <w:rsid w:val="000A6FB1"/>
    <w:rsid w:val="000B442B"/>
    <w:rsid w:val="000C5722"/>
    <w:rsid w:val="000D47F1"/>
    <w:rsid w:val="000D6186"/>
    <w:rsid w:val="00100117"/>
    <w:rsid w:val="001478FD"/>
    <w:rsid w:val="00154E7B"/>
    <w:rsid w:val="001869C2"/>
    <w:rsid w:val="001C664F"/>
    <w:rsid w:val="002025F6"/>
    <w:rsid w:val="00220581"/>
    <w:rsid w:val="00230CC9"/>
    <w:rsid w:val="002313F5"/>
    <w:rsid w:val="00232912"/>
    <w:rsid w:val="002560B8"/>
    <w:rsid w:val="002562E6"/>
    <w:rsid w:val="002722EE"/>
    <w:rsid w:val="0029738C"/>
    <w:rsid w:val="002A417E"/>
    <w:rsid w:val="002F7F91"/>
    <w:rsid w:val="003200C5"/>
    <w:rsid w:val="00333AEF"/>
    <w:rsid w:val="0034405D"/>
    <w:rsid w:val="003528C6"/>
    <w:rsid w:val="00362C5A"/>
    <w:rsid w:val="003E36ED"/>
    <w:rsid w:val="003E6B14"/>
    <w:rsid w:val="00477C40"/>
    <w:rsid w:val="004958A8"/>
    <w:rsid w:val="004B0073"/>
    <w:rsid w:val="004B53DE"/>
    <w:rsid w:val="004D7143"/>
    <w:rsid w:val="004E268E"/>
    <w:rsid w:val="004E56CB"/>
    <w:rsid w:val="004E6F18"/>
    <w:rsid w:val="005309D0"/>
    <w:rsid w:val="00563E15"/>
    <w:rsid w:val="005D1E1C"/>
    <w:rsid w:val="005D5F2C"/>
    <w:rsid w:val="005F2052"/>
    <w:rsid w:val="005F3C32"/>
    <w:rsid w:val="00606C3C"/>
    <w:rsid w:val="00647760"/>
    <w:rsid w:val="00650587"/>
    <w:rsid w:val="00675BAE"/>
    <w:rsid w:val="00676217"/>
    <w:rsid w:val="00693693"/>
    <w:rsid w:val="006A0E45"/>
    <w:rsid w:val="006E4040"/>
    <w:rsid w:val="006F28CC"/>
    <w:rsid w:val="006F6F7E"/>
    <w:rsid w:val="0072440E"/>
    <w:rsid w:val="00737FBA"/>
    <w:rsid w:val="00747F1C"/>
    <w:rsid w:val="00752029"/>
    <w:rsid w:val="00786C9D"/>
    <w:rsid w:val="007A52C3"/>
    <w:rsid w:val="007B3E13"/>
    <w:rsid w:val="007D6193"/>
    <w:rsid w:val="00815114"/>
    <w:rsid w:val="00821FED"/>
    <w:rsid w:val="00886895"/>
    <w:rsid w:val="00891F59"/>
    <w:rsid w:val="008A2214"/>
    <w:rsid w:val="008E45AF"/>
    <w:rsid w:val="008F7CBA"/>
    <w:rsid w:val="00902FF4"/>
    <w:rsid w:val="00906976"/>
    <w:rsid w:val="00941E42"/>
    <w:rsid w:val="00952EFC"/>
    <w:rsid w:val="009A4D89"/>
    <w:rsid w:val="009A5FAF"/>
    <w:rsid w:val="009F794C"/>
    <w:rsid w:val="00A125AA"/>
    <w:rsid w:val="00A22377"/>
    <w:rsid w:val="00A42725"/>
    <w:rsid w:val="00A62203"/>
    <w:rsid w:val="00A70283"/>
    <w:rsid w:val="00A933DD"/>
    <w:rsid w:val="00AB4CD9"/>
    <w:rsid w:val="00AD2429"/>
    <w:rsid w:val="00AE31BC"/>
    <w:rsid w:val="00AE5462"/>
    <w:rsid w:val="00AF20DC"/>
    <w:rsid w:val="00B26966"/>
    <w:rsid w:val="00B27DED"/>
    <w:rsid w:val="00B56F41"/>
    <w:rsid w:val="00B66C2C"/>
    <w:rsid w:val="00B92C03"/>
    <w:rsid w:val="00BD197F"/>
    <w:rsid w:val="00C11DC6"/>
    <w:rsid w:val="00C348DF"/>
    <w:rsid w:val="00C8291C"/>
    <w:rsid w:val="00C937CA"/>
    <w:rsid w:val="00CC3BBB"/>
    <w:rsid w:val="00D20C7B"/>
    <w:rsid w:val="00D20E31"/>
    <w:rsid w:val="00D63662"/>
    <w:rsid w:val="00D9450C"/>
    <w:rsid w:val="00DA1BD6"/>
    <w:rsid w:val="00DE65F3"/>
    <w:rsid w:val="00E67523"/>
    <w:rsid w:val="00EA6FC9"/>
    <w:rsid w:val="00EE79E3"/>
    <w:rsid w:val="00F41BD5"/>
    <w:rsid w:val="00F7410D"/>
    <w:rsid w:val="00F74E50"/>
    <w:rsid w:val="00FF3977"/>
    <w:rsid w:val="00FF3F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63662"/>
    <w:rPr>
      <w:rFonts w:ascii="Times New Roman" w:eastAsia="Times New Roman" w:hAnsi="Times New Roman"/>
      <w:bCs/>
      <w:sz w:val="24"/>
      <w:szCs w:val="24"/>
    </w:rPr>
  </w:style>
  <w:style w:type="paragraph" w:styleId="Heading1">
    <w:name w:val="heading 1"/>
    <w:basedOn w:val="Normal"/>
    <w:next w:val="Normal"/>
    <w:link w:val="Heading1Char"/>
    <w:uiPriority w:val="99"/>
    <w:qFormat/>
    <w:rsid w:val="00D63662"/>
    <w:pPr>
      <w:keepNext/>
      <w:spacing w:before="240" w:after="60"/>
      <w:outlineLvl w:val="0"/>
    </w:pPr>
    <w:rPr>
      <w:rFonts w:ascii="Arial" w:hAnsi="Arial" w:cs="Arial"/>
      <w:b/>
      <w:kern w:val="32"/>
      <w:sz w:val="32"/>
      <w:szCs w:val="32"/>
    </w:rPr>
  </w:style>
  <w:style w:type="paragraph" w:styleId="Heading2">
    <w:name w:val="heading 2"/>
    <w:basedOn w:val="Normal"/>
    <w:next w:val="Normal"/>
    <w:link w:val="Heading2Char"/>
    <w:uiPriority w:val="99"/>
    <w:qFormat/>
    <w:rsid w:val="00D63662"/>
    <w:pPr>
      <w:keepNext/>
      <w:spacing w:before="240" w:after="60"/>
      <w:outlineLvl w:val="1"/>
    </w:pPr>
    <w:rPr>
      <w:rFonts w:ascii="Arial" w:hAnsi="Arial" w:cs="Arial"/>
      <w:b/>
      <w:i/>
      <w:iCs/>
      <w:sz w:val="28"/>
      <w:szCs w:val="28"/>
    </w:rPr>
  </w:style>
  <w:style w:type="paragraph" w:styleId="Heading3">
    <w:name w:val="heading 3"/>
    <w:basedOn w:val="Normal"/>
    <w:next w:val="Normal"/>
    <w:link w:val="Heading3Char"/>
    <w:uiPriority w:val="99"/>
    <w:qFormat/>
    <w:rsid w:val="00D63662"/>
    <w:pPr>
      <w:keepNext/>
      <w:spacing w:before="240" w:after="60"/>
      <w:outlineLvl w:val="2"/>
    </w:pPr>
    <w:rPr>
      <w:rFonts w:ascii="Cambria" w:hAnsi="Cambria"/>
      <w:b/>
      <w:sz w:val="26"/>
      <w:szCs w:val="26"/>
    </w:rPr>
  </w:style>
  <w:style w:type="paragraph" w:styleId="Heading4">
    <w:name w:val="heading 4"/>
    <w:basedOn w:val="Normal"/>
    <w:next w:val="Normal"/>
    <w:link w:val="Heading4Char"/>
    <w:uiPriority w:val="99"/>
    <w:qFormat/>
    <w:rsid w:val="00D63662"/>
    <w:pPr>
      <w:keepNext/>
      <w:spacing w:before="240" w:after="60"/>
      <w:outlineLvl w:val="3"/>
    </w:pPr>
    <w:rPr>
      <w:b/>
      <w:sz w:val="28"/>
      <w:szCs w:val="28"/>
    </w:rPr>
  </w:style>
  <w:style w:type="paragraph" w:styleId="Heading8">
    <w:name w:val="heading 8"/>
    <w:basedOn w:val="Normal"/>
    <w:next w:val="Normal"/>
    <w:link w:val="Heading8Char"/>
    <w:uiPriority w:val="99"/>
    <w:qFormat/>
    <w:rsid w:val="00D63662"/>
    <w:pPr>
      <w:suppressAutoHyphens/>
      <w:spacing w:before="240" w:after="60"/>
      <w:outlineLvl w:val="7"/>
    </w:pPr>
    <w:rPr>
      <w:bCs w:val="0"/>
      <w:i/>
      <w:iCs/>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63662"/>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D63662"/>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D63662"/>
    <w:rPr>
      <w:rFonts w:ascii="Cambria" w:hAnsi="Cambria" w:cs="Times New Roman"/>
      <w:b/>
      <w:bCs/>
      <w:sz w:val="26"/>
      <w:szCs w:val="26"/>
    </w:rPr>
  </w:style>
  <w:style w:type="character" w:customStyle="1" w:styleId="Heading4Char">
    <w:name w:val="Heading 4 Char"/>
    <w:basedOn w:val="DefaultParagraphFont"/>
    <w:link w:val="Heading4"/>
    <w:uiPriority w:val="99"/>
    <w:locked/>
    <w:rsid w:val="00D63662"/>
    <w:rPr>
      <w:rFonts w:ascii="Times New Roman" w:hAnsi="Times New Roman" w:cs="Times New Roman"/>
      <w:b/>
      <w:bCs/>
      <w:sz w:val="28"/>
      <w:szCs w:val="28"/>
      <w:lang w:eastAsia="ru-RU"/>
    </w:rPr>
  </w:style>
  <w:style w:type="character" w:customStyle="1" w:styleId="Heading8Char">
    <w:name w:val="Heading 8 Char"/>
    <w:basedOn w:val="DefaultParagraphFont"/>
    <w:link w:val="Heading8"/>
    <w:uiPriority w:val="99"/>
    <w:locked/>
    <w:rsid w:val="00D63662"/>
    <w:rPr>
      <w:rFonts w:ascii="Times New Roman" w:hAnsi="Times New Roman" w:cs="Times New Roman"/>
      <w:i/>
      <w:iCs/>
      <w:sz w:val="24"/>
      <w:szCs w:val="24"/>
      <w:lang w:eastAsia="ar-SA" w:bidi="ar-SA"/>
    </w:rPr>
  </w:style>
  <w:style w:type="character" w:styleId="Hyperlink">
    <w:name w:val="Hyperlink"/>
    <w:basedOn w:val="DefaultParagraphFont"/>
    <w:uiPriority w:val="99"/>
    <w:rsid w:val="00D63662"/>
    <w:rPr>
      <w:rFonts w:cs="Times New Roman"/>
      <w:color w:val="0000FF"/>
      <w:u w:val="single"/>
    </w:rPr>
  </w:style>
  <w:style w:type="paragraph" w:styleId="TOCHeading">
    <w:name w:val="TOC Heading"/>
    <w:basedOn w:val="Heading1"/>
    <w:next w:val="Normal"/>
    <w:uiPriority w:val="99"/>
    <w:qFormat/>
    <w:rsid w:val="00D63662"/>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99"/>
    <w:rsid w:val="00D63662"/>
    <w:pPr>
      <w:tabs>
        <w:tab w:val="right" w:leader="dot" w:pos="9343"/>
      </w:tabs>
      <w:suppressAutoHyphens/>
      <w:spacing w:after="100"/>
    </w:pPr>
    <w:rPr>
      <w:rFonts w:ascii="Arial" w:hAnsi="Arial" w:cs="Arial"/>
      <w:bCs w:val="0"/>
      <w:noProof/>
      <w:sz w:val="28"/>
      <w:szCs w:val="28"/>
      <w:lang w:eastAsia="ar-SA"/>
    </w:rPr>
  </w:style>
  <w:style w:type="paragraph" w:styleId="TOC2">
    <w:name w:val="toc 2"/>
    <w:basedOn w:val="Normal"/>
    <w:next w:val="Normal"/>
    <w:autoRedefine/>
    <w:uiPriority w:val="99"/>
    <w:rsid w:val="00D63662"/>
    <w:pPr>
      <w:suppressAutoHyphens/>
      <w:spacing w:after="100"/>
      <w:ind w:left="240"/>
    </w:pPr>
    <w:rPr>
      <w:bCs w:val="0"/>
      <w:lang w:eastAsia="ar-SA"/>
    </w:rPr>
  </w:style>
  <w:style w:type="paragraph" w:styleId="NormalWeb">
    <w:name w:val="Normal (Web)"/>
    <w:basedOn w:val="Normal"/>
    <w:uiPriority w:val="99"/>
    <w:rsid w:val="00D63662"/>
    <w:pPr>
      <w:suppressAutoHyphens/>
      <w:spacing w:before="280" w:after="280"/>
    </w:pPr>
    <w:rPr>
      <w:bCs w:val="0"/>
      <w:lang w:eastAsia="ar-SA"/>
    </w:rPr>
  </w:style>
  <w:style w:type="paragraph" w:styleId="Footer">
    <w:name w:val="footer"/>
    <w:basedOn w:val="Normal"/>
    <w:link w:val="FooterChar"/>
    <w:uiPriority w:val="99"/>
    <w:rsid w:val="00D63662"/>
    <w:pPr>
      <w:tabs>
        <w:tab w:val="center" w:pos="4153"/>
        <w:tab w:val="right" w:pos="8306"/>
      </w:tabs>
      <w:suppressAutoHyphens/>
    </w:pPr>
    <w:rPr>
      <w:bCs w:val="0"/>
      <w:sz w:val="20"/>
      <w:szCs w:val="20"/>
      <w:lang w:eastAsia="ar-SA"/>
    </w:rPr>
  </w:style>
  <w:style w:type="character" w:customStyle="1" w:styleId="FooterChar">
    <w:name w:val="Footer Char"/>
    <w:basedOn w:val="DefaultParagraphFont"/>
    <w:link w:val="Footer"/>
    <w:uiPriority w:val="99"/>
    <w:locked/>
    <w:rsid w:val="00D63662"/>
    <w:rPr>
      <w:rFonts w:ascii="Times New Roman" w:hAnsi="Times New Roman" w:cs="Times New Roman"/>
      <w:sz w:val="20"/>
      <w:szCs w:val="20"/>
      <w:lang w:eastAsia="ar-SA" w:bidi="ar-SA"/>
    </w:rPr>
  </w:style>
  <w:style w:type="paragraph" w:styleId="BodyText2">
    <w:name w:val="Body Text 2"/>
    <w:basedOn w:val="Normal"/>
    <w:link w:val="BodyText2Char"/>
    <w:uiPriority w:val="99"/>
    <w:rsid w:val="00D63662"/>
    <w:pPr>
      <w:suppressAutoHyphens/>
      <w:spacing w:after="120" w:line="480" w:lineRule="auto"/>
    </w:pPr>
    <w:rPr>
      <w:bCs w:val="0"/>
      <w:lang w:eastAsia="ar-SA"/>
    </w:rPr>
  </w:style>
  <w:style w:type="character" w:customStyle="1" w:styleId="BodyText2Char">
    <w:name w:val="Body Text 2 Char"/>
    <w:basedOn w:val="DefaultParagraphFont"/>
    <w:link w:val="BodyText2"/>
    <w:uiPriority w:val="99"/>
    <w:locked/>
    <w:rsid w:val="00D63662"/>
    <w:rPr>
      <w:rFonts w:ascii="Times New Roman" w:hAnsi="Times New Roman" w:cs="Times New Roman"/>
      <w:sz w:val="24"/>
      <w:szCs w:val="24"/>
      <w:lang w:eastAsia="ar-SA" w:bidi="ar-SA"/>
    </w:rPr>
  </w:style>
  <w:style w:type="paragraph" w:styleId="Title">
    <w:name w:val="Title"/>
    <w:basedOn w:val="Normal"/>
    <w:next w:val="Subtitle"/>
    <w:link w:val="TitleChar"/>
    <w:uiPriority w:val="99"/>
    <w:qFormat/>
    <w:rsid w:val="00D63662"/>
    <w:pPr>
      <w:suppressAutoHyphens/>
      <w:jc w:val="center"/>
    </w:pPr>
    <w:rPr>
      <w:b/>
      <w:bCs w:val="0"/>
      <w:sz w:val="32"/>
      <w:szCs w:val="20"/>
      <w:lang w:eastAsia="ar-SA"/>
    </w:rPr>
  </w:style>
  <w:style w:type="character" w:customStyle="1" w:styleId="TitleChar">
    <w:name w:val="Title Char"/>
    <w:basedOn w:val="DefaultParagraphFont"/>
    <w:link w:val="Title"/>
    <w:uiPriority w:val="99"/>
    <w:locked/>
    <w:rsid w:val="00D63662"/>
    <w:rPr>
      <w:rFonts w:ascii="Times New Roman" w:hAnsi="Times New Roman" w:cs="Times New Roman"/>
      <w:b/>
      <w:sz w:val="20"/>
      <w:szCs w:val="20"/>
      <w:lang w:eastAsia="ar-SA" w:bidi="ar-SA"/>
    </w:rPr>
  </w:style>
  <w:style w:type="paragraph" w:styleId="Subtitle">
    <w:name w:val="Subtitle"/>
    <w:basedOn w:val="Normal"/>
    <w:link w:val="SubtitleChar"/>
    <w:uiPriority w:val="99"/>
    <w:qFormat/>
    <w:rsid w:val="00D63662"/>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D63662"/>
    <w:rPr>
      <w:rFonts w:ascii="Arial" w:hAnsi="Arial" w:cs="Arial"/>
      <w:bCs/>
      <w:sz w:val="24"/>
      <w:szCs w:val="24"/>
      <w:lang w:eastAsia="ru-RU"/>
    </w:rPr>
  </w:style>
  <w:style w:type="paragraph" w:styleId="List">
    <w:name w:val="List"/>
    <w:basedOn w:val="BodyText"/>
    <w:uiPriority w:val="99"/>
    <w:rsid w:val="00D63662"/>
    <w:pPr>
      <w:suppressAutoHyphens/>
      <w:spacing w:after="0"/>
      <w:jc w:val="both"/>
    </w:pPr>
    <w:rPr>
      <w:rFonts w:cs="Mangal"/>
      <w:bCs w:val="0"/>
      <w:szCs w:val="20"/>
      <w:lang w:eastAsia="ar-SA"/>
    </w:rPr>
  </w:style>
  <w:style w:type="paragraph" w:styleId="BodyText">
    <w:name w:val="Body Text"/>
    <w:basedOn w:val="Normal"/>
    <w:link w:val="BodyTextChar"/>
    <w:uiPriority w:val="99"/>
    <w:rsid w:val="00D63662"/>
    <w:pPr>
      <w:spacing w:after="120"/>
    </w:pPr>
  </w:style>
  <w:style w:type="character" w:customStyle="1" w:styleId="BodyTextChar">
    <w:name w:val="Body Text Char"/>
    <w:basedOn w:val="DefaultParagraphFont"/>
    <w:link w:val="BodyText"/>
    <w:uiPriority w:val="99"/>
    <w:locked/>
    <w:rsid w:val="00D63662"/>
    <w:rPr>
      <w:rFonts w:ascii="Times New Roman" w:hAnsi="Times New Roman" w:cs="Times New Roman"/>
      <w:bCs/>
      <w:sz w:val="24"/>
      <w:szCs w:val="24"/>
      <w:lang w:eastAsia="ru-RU"/>
    </w:rPr>
  </w:style>
  <w:style w:type="character" w:customStyle="1" w:styleId="a">
    <w:name w:val="Маркеры списка"/>
    <w:uiPriority w:val="99"/>
    <w:rsid w:val="00D63662"/>
    <w:rPr>
      <w:rFonts w:ascii="OpenSymbol" w:hAnsi="OpenSymbol"/>
    </w:rPr>
  </w:style>
  <w:style w:type="paragraph" w:customStyle="1" w:styleId="a0">
    <w:name w:val="Заголовок"/>
    <w:basedOn w:val="Normal"/>
    <w:next w:val="BodyText"/>
    <w:uiPriority w:val="99"/>
    <w:rsid w:val="00D63662"/>
    <w:pPr>
      <w:keepNext/>
      <w:suppressAutoHyphens/>
      <w:spacing w:before="240" w:after="120"/>
    </w:pPr>
    <w:rPr>
      <w:rFonts w:ascii="Arial" w:eastAsia="Microsoft YaHei" w:hAnsi="Arial" w:cs="Mangal"/>
      <w:bCs w:val="0"/>
      <w:sz w:val="28"/>
      <w:szCs w:val="28"/>
      <w:lang w:eastAsia="ar-SA"/>
    </w:rPr>
  </w:style>
  <w:style w:type="paragraph" w:customStyle="1" w:styleId="1">
    <w:name w:val="Без интервала1"/>
    <w:uiPriority w:val="99"/>
    <w:rsid w:val="00D63662"/>
    <w:pPr>
      <w:suppressAutoHyphens/>
    </w:pPr>
    <w:rPr>
      <w:rFonts w:eastAsia="Times New Roman" w:cs="Calibri"/>
      <w:lang w:eastAsia="ar-SA"/>
    </w:rPr>
  </w:style>
  <w:style w:type="paragraph" w:styleId="BodyTextIndent2">
    <w:name w:val="Body Text Indent 2"/>
    <w:basedOn w:val="Normal"/>
    <w:link w:val="BodyTextIndent2Char"/>
    <w:uiPriority w:val="99"/>
    <w:rsid w:val="00D63662"/>
    <w:pPr>
      <w:spacing w:after="120" w:line="480" w:lineRule="auto"/>
      <w:ind w:left="283"/>
    </w:pPr>
  </w:style>
  <w:style w:type="character" w:customStyle="1" w:styleId="BodyTextIndent2Char">
    <w:name w:val="Body Text Indent 2 Char"/>
    <w:basedOn w:val="DefaultParagraphFont"/>
    <w:link w:val="BodyTextIndent2"/>
    <w:uiPriority w:val="99"/>
    <w:locked/>
    <w:rsid w:val="00D63662"/>
    <w:rPr>
      <w:rFonts w:ascii="Times New Roman" w:hAnsi="Times New Roman" w:cs="Times New Roman"/>
      <w:bCs/>
      <w:sz w:val="24"/>
      <w:szCs w:val="24"/>
      <w:lang w:eastAsia="ru-RU"/>
    </w:rPr>
  </w:style>
  <w:style w:type="paragraph" w:customStyle="1" w:styleId="FR1">
    <w:name w:val="FR1"/>
    <w:uiPriority w:val="99"/>
    <w:rsid w:val="00D63662"/>
    <w:pPr>
      <w:widowControl w:val="0"/>
      <w:ind w:left="400"/>
      <w:jc w:val="both"/>
    </w:pPr>
    <w:rPr>
      <w:rFonts w:ascii="Times New Roman" w:eastAsia="Times New Roman" w:hAnsi="Times New Roman"/>
      <w:sz w:val="16"/>
      <w:szCs w:val="20"/>
    </w:rPr>
  </w:style>
  <w:style w:type="paragraph" w:styleId="ListParagraph">
    <w:name w:val="List Paragraph"/>
    <w:basedOn w:val="Normal"/>
    <w:uiPriority w:val="99"/>
    <w:qFormat/>
    <w:rsid w:val="00D63662"/>
    <w:pPr>
      <w:suppressAutoHyphens/>
      <w:ind w:left="720"/>
      <w:contextualSpacing/>
    </w:pPr>
    <w:rPr>
      <w:bCs w:val="0"/>
      <w:lang w:eastAsia="ar-SA"/>
    </w:rPr>
  </w:style>
  <w:style w:type="character" w:styleId="Strong">
    <w:name w:val="Strong"/>
    <w:basedOn w:val="DefaultParagraphFont"/>
    <w:uiPriority w:val="99"/>
    <w:qFormat/>
    <w:rsid w:val="00D63662"/>
    <w:rPr>
      <w:rFonts w:cs="Times New Roman"/>
      <w:b/>
    </w:rPr>
  </w:style>
  <w:style w:type="paragraph" w:styleId="HTMLPreformatted">
    <w:name w:val="HTML Preformatted"/>
    <w:basedOn w:val="Normal"/>
    <w:link w:val="HTMLPreformattedChar"/>
    <w:uiPriority w:val="99"/>
    <w:rsid w:val="00D636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Cs w:val="0"/>
      <w:sz w:val="20"/>
      <w:szCs w:val="20"/>
    </w:rPr>
  </w:style>
  <w:style w:type="character" w:customStyle="1" w:styleId="HTMLPreformattedChar">
    <w:name w:val="HTML Preformatted Char"/>
    <w:basedOn w:val="DefaultParagraphFont"/>
    <w:link w:val="HTMLPreformatted"/>
    <w:uiPriority w:val="99"/>
    <w:locked/>
    <w:rsid w:val="00D63662"/>
    <w:rPr>
      <w:rFonts w:ascii="Courier New" w:hAnsi="Courier New" w:cs="Courier New"/>
      <w:sz w:val="20"/>
      <w:szCs w:val="20"/>
      <w:lang w:eastAsia="ru-RU"/>
    </w:rPr>
  </w:style>
  <w:style w:type="paragraph" w:styleId="BodyTextIndent">
    <w:name w:val="Body Text Indent"/>
    <w:basedOn w:val="Normal"/>
    <w:link w:val="BodyTextIndentChar"/>
    <w:uiPriority w:val="99"/>
    <w:rsid w:val="00D63662"/>
    <w:pPr>
      <w:spacing w:after="120"/>
      <w:ind w:left="283"/>
    </w:pPr>
  </w:style>
  <w:style w:type="character" w:customStyle="1" w:styleId="BodyTextIndentChar">
    <w:name w:val="Body Text Indent Char"/>
    <w:basedOn w:val="DefaultParagraphFont"/>
    <w:link w:val="BodyTextIndent"/>
    <w:uiPriority w:val="99"/>
    <w:locked/>
    <w:rsid w:val="00D63662"/>
    <w:rPr>
      <w:rFonts w:ascii="Times New Roman" w:hAnsi="Times New Roman" w:cs="Times New Roman"/>
      <w:bCs/>
      <w:sz w:val="24"/>
      <w:szCs w:val="24"/>
      <w:lang w:eastAsia="ru-RU"/>
    </w:rPr>
  </w:style>
  <w:style w:type="paragraph" w:customStyle="1" w:styleId="ConsPlusNormal">
    <w:name w:val="ConsPlusNormal"/>
    <w:uiPriority w:val="99"/>
    <w:rsid w:val="00D63662"/>
    <w:pPr>
      <w:widowControl w:val="0"/>
      <w:autoSpaceDE w:val="0"/>
      <w:autoSpaceDN w:val="0"/>
      <w:adjustRightInd w:val="0"/>
      <w:ind w:firstLine="720"/>
    </w:pPr>
    <w:rPr>
      <w:rFonts w:ascii="Arial" w:eastAsia="Times New Roman" w:hAnsi="Arial" w:cs="Arial"/>
      <w:sz w:val="20"/>
      <w:szCs w:val="20"/>
    </w:rPr>
  </w:style>
  <w:style w:type="character" w:customStyle="1" w:styleId="FontStyle55">
    <w:name w:val="Font Style55"/>
    <w:uiPriority w:val="99"/>
    <w:rsid w:val="00D63662"/>
    <w:rPr>
      <w:rFonts w:ascii="Times New Roman" w:hAnsi="Times New Roman"/>
      <w:sz w:val="28"/>
    </w:rPr>
  </w:style>
  <w:style w:type="character" w:styleId="FollowedHyperlink">
    <w:name w:val="FollowedHyperlink"/>
    <w:basedOn w:val="DefaultParagraphFont"/>
    <w:uiPriority w:val="99"/>
    <w:rsid w:val="00D63662"/>
    <w:rPr>
      <w:rFonts w:cs="Times New Roman"/>
      <w:color w:val="800080"/>
      <w:u w:val="single"/>
    </w:rPr>
  </w:style>
  <w:style w:type="paragraph" w:customStyle="1" w:styleId="10">
    <w:name w:val="Абзац списка1"/>
    <w:basedOn w:val="Normal"/>
    <w:uiPriority w:val="99"/>
    <w:rsid w:val="00D63662"/>
    <w:pPr>
      <w:ind w:left="720"/>
      <w:contextualSpacing/>
    </w:pPr>
    <w:rPr>
      <w:rFonts w:eastAsia="Calibri"/>
      <w:bCs w:val="0"/>
    </w:rPr>
  </w:style>
  <w:style w:type="character" w:customStyle="1" w:styleId="a1">
    <w:name w:val="Основной текст_"/>
    <w:link w:val="32"/>
    <w:uiPriority w:val="99"/>
    <w:locked/>
    <w:rsid w:val="00D63662"/>
    <w:rPr>
      <w:sz w:val="24"/>
      <w:shd w:val="clear" w:color="auto" w:fill="FFFFFF"/>
    </w:rPr>
  </w:style>
  <w:style w:type="paragraph" w:customStyle="1" w:styleId="32">
    <w:name w:val="Основной текст32"/>
    <w:basedOn w:val="Normal"/>
    <w:link w:val="a1"/>
    <w:uiPriority w:val="99"/>
    <w:rsid w:val="00D63662"/>
    <w:pPr>
      <w:shd w:val="clear" w:color="auto" w:fill="FFFFFF"/>
      <w:spacing w:before="360" w:line="315" w:lineRule="exact"/>
      <w:jc w:val="both"/>
    </w:pPr>
    <w:rPr>
      <w:rFonts w:ascii="Calibri" w:eastAsia="Calibri" w:hAnsi="Calibri"/>
      <w:bCs w:val="0"/>
      <w:szCs w:val="20"/>
    </w:rPr>
  </w:style>
  <w:style w:type="character" w:customStyle="1" w:styleId="21">
    <w:name w:val="Основной текст + Полужирный21"/>
    <w:uiPriority w:val="99"/>
    <w:rsid w:val="00D63662"/>
    <w:rPr>
      <w:b/>
      <w:sz w:val="24"/>
    </w:rPr>
  </w:style>
  <w:style w:type="character" w:customStyle="1" w:styleId="3">
    <w:name w:val="Основной текст3"/>
    <w:basedOn w:val="a1"/>
    <w:uiPriority w:val="99"/>
    <w:rsid w:val="00D63662"/>
    <w:rPr>
      <w:rFonts w:cs="Times New Roman"/>
      <w:szCs w:val="24"/>
    </w:rPr>
  </w:style>
  <w:style w:type="character" w:customStyle="1" w:styleId="4">
    <w:name w:val="Основной текст + Полужирный4"/>
    <w:uiPriority w:val="99"/>
    <w:rsid w:val="00D63662"/>
    <w:rPr>
      <w:b/>
      <w:sz w:val="24"/>
    </w:rPr>
  </w:style>
  <w:style w:type="character" w:customStyle="1" w:styleId="30">
    <w:name w:val="Основной текст + Полужирный3"/>
    <w:uiPriority w:val="99"/>
    <w:rsid w:val="00D63662"/>
    <w:rPr>
      <w:b/>
      <w:sz w:val="24"/>
    </w:rPr>
  </w:style>
  <w:style w:type="table" w:styleId="TableGrid">
    <w:name w:val="Table Grid"/>
    <w:basedOn w:val="TableNormal"/>
    <w:uiPriority w:val="99"/>
    <w:rsid w:val="00D6366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uiPriority w:val="99"/>
    <w:rsid w:val="00D63662"/>
    <w:pPr>
      <w:widowControl w:val="0"/>
      <w:spacing w:line="380" w:lineRule="auto"/>
      <w:ind w:firstLine="480"/>
      <w:jc w:val="both"/>
    </w:pPr>
    <w:rPr>
      <w:rFonts w:ascii="Times New Roman" w:eastAsia="Times New Roman" w:hAnsi="Times New Roman"/>
      <w:sz w:val="18"/>
      <w:szCs w:val="20"/>
    </w:rPr>
  </w:style>
  <w:style w:type="paragraph" w:customStyle="1" w:styleId="consplusnormal0">
    <w:name w:val="consplusnormal"/>
    <w:basedOn w:val="Normal"/>
    <w:uiPriority w:val="99"/>
    <w:rsid w:val="00D63662"/>
    <w:pPr>
      <w:spacing w:before="100" w:beforeAutospacing="1" w:after="100" w:afterAutospacing="1"/>
    </w:pPr>
    <w:rPr>
      <w:bCs w:val="0"/>
    </w:rPr>
  </w:style>
  <w:style w:type="paragraph" w:customStyle="1" w:styleId="Default">
    <w:name w:val="Default"/>
    <w:uiPriority w:val="99"/>
    <w:rsid w:val="00D63662"/>
    <w:pPr>
      <w:autoSpaceDE w:val="0"/>
      <w:autoSpaceDN w:val="0"/>
      <w:adjustRightInd w:val="0"/>
    </w:pPr>
    <w:rPr>
      <w:rFonts w:ascii="Times New Roman" w:eastAsia="Times New Roman" w:hAnsi="Times New Roman"/>
      <w:color w:val="000000"/>
      <w:sz w:val="24"/>
      <w:szCs w:val="24"/>
    </w:rPr>
  </w:style>
  <w:style w:type="paragraph" w:styleId="BodyText3">
    <w:name w:val="Body Text 3"/>
    <w:basedOn w:val="Normal"/>
    <w:link w:val="BodyText3Char"/>
    <w:uiPriority w:val="99"/>
    <w:rsid w:val="00D63662"/>
    <w:pPr>
      <w:suppressAutoHyphens/>
      <w:spacing w:after="120"/>
    </w:pPr>
    <w:rPr>
      <w:bCs w:val="0"/>
      <w:sz w:val="16"/>
      <w:szCs w:val="16"/>
      <w:lang w:eastAsia="ar-SA"/>
    </w:rPr>
  </w:style>
  <w:style w:type="character" w:customStyle="1" w:styleId="BodyText3Char">
    <w:name w:val="Body Text 3 Char"/>
    <w:basedOn w:val="DefaultParagraphFont"/>
    <w:link w:val="BodyText3"/>
    <w:uiPriority w:val="99"/>
    <w:locked/>
    <w:rsid w:val="00D63662"/>
    <w:rPr>
      <w:rFonts w:ascii="Times New Roman" w:hAnsi="Times New Roman" w:cs="Times New Roman"/>
      <w:sz w:val="16"/>
      <w:szCs w:val="16"/>
      <w:lang w:eastAsia="ar-SA" w:bidi="ar-SA"/>
    </w:rPr>
  </w:style>
  <w:style w:type="paragraph" w:customStyle="1" w:styleId="210">
    <w:name w:val="Основной текст с отступом 21"/>
    <w:basedOn w:val="Normal"/>
    <w:uiPriority w:val="99"/>
    <w:rsid w:val="00D63662"/>
    <w:pPr>
      <w:suppressAutoHyphens/>
      <w:ind w:firstLine="851"/>
      <w:jc w:val="center"/>
    </w:pPr>
    <w:rPr>
      <w:b/>
      <w:lang w:eastAsia="ar-SA"/>
    </w:rPr>
  </w:style>
  <w:style w:type="character" w:customStyle="1" w:styleId="correct">
    <w:name w:val="correct"/>
    <w:basedOn w:val="DefaultParagraphFont"/>
    <w:uiPriority w:val="99"/>
    <w:rsid w:val="00D63662"/>
    <w:rPr>
      <w:rFonts w:cs="Times New Roman"/>
    </w:rPr>
  </w:style>
  <w:style w:type="character" w:customStyle="1" w:styleId="rvts16">
    <w:name w:val="rvts16"/>
    <w:uiPriority w:val="99"/>
    <w:rsid w:val="00D63662"/>
    <w:rPr>
      <w:sz w:val="24"/>
    </w:rPr>
  </w:style>
  <w:style w:type="paragraph" w:customStyle="1" w:styleId="rvps6">
    <w:name w:val="rvps6"/>
    <w:basedOn w:val="Normal"/>
    <w:uiPriority w:val="99"/>
    <w:rsid w:val="00D63662"/>
    <w:pPr>
      <w:jc w:val="both"/>
    </w:pPr>
    <w:rPr>
      <w:bCs w:val="0"/>
    </w:rPr>
  </w:style>
  <w:style w:type="character" w:customStyle="1" w:styleId="rvts17">
    <w:name w:val="rvts17"/>
    <w:uiPriority w:val="99"/>
    <w:rsid w:val="00D63662"/>
    <w:rPr>
      <w:color w:val="000000"/>
      <w:sz w:val="24"/>
    </w:rPr>
  </w:style>
  <w:style w:type="paragraph" w:customStyle="1" w:styleId="rvps7">
    <w:name w:val="rvps7"/>
    <w:basedOn w:val="Normal"/>
    <w:uiPriority w:val="99"/>
    <w:rsid w:val="00D63662"/>
    <w:pPr>
      <w:ind w:firstLine="885"/>
      <w:jc w:val="both"/>
    </w:pPr>
    <w:rPr>
      <w:bCs w:val="0"/>
    </w:rPr>
  </w:style>
  <w:style w:type="character" w:customStyle="1" w:styleId="rvts18">
    <w:name w:val="rvts18"/>
    <w:uiPriority w:val="99"/>
    <w:rsid w:val="00D63662"/>
    <w:rPr>
      <w:sz w:val="24"/>
      <w:shd w:val="clear" w:color="auto" w:fill="FFFFFF"/>
    </w:rPr>
  </w:style>
  <w:style w:type="paragraph" w:customStyle="1" w:styleId="rvps3">
    <w:name w:val="rvps3"/>
    <w:basedOn w:val="Normal"/>
    <w:uiPriority w:val="99"/>
    <w:rsid w:val="00D63662"/>
    <w:pPr>
      <w:jc w:val="center"/>
    </w:pPr>
    <w:rPr>
      <w:bCs w:val="0"/>
    </w:rPr>
  </w:style>
  <w:style w:type="paragraph" w:customStyle="1" w:styleId="rvps8">
    <w:name w:val="rvps8"/>
    <w:basedOn w:val="Normal"/>
    <w:uiPriority w:val="99"/>
    <w:rsid w:val="00D63662"/>
    <w:pPr>
      <w:spacing w:line="180" w:lineRule="atLeast"/>
    </w:pPr>
    <w:rPr>
      <w:bCs w:val="0"/>
    </w:rPr>
  </w:style>
  <w:style w:type="character" w:customStyle="1" w:styleId="rvts15">
    <w:name w:val="rvts15"/>
    <w:uiPriority w:val="99"/>
    <w:rsid w:val="00D63662"/>
    <w:rPr>
      <w:b/>
      <w:sz w:val="24"/>
    </w:rPr>
  </w:style>
  <w:style w:type="character" w:customStyle="1" w:styleId="rvts25">
    <w:name w:val="rvts25"/>
    <w:basedOn w:val="DefaultParagraphFont"/>
    <w:uiPriority w:val="99"/>
    <w:rsid w:val="00D63662"/>
    <w:rPr>
      <w:rFonts w:cs="Times New Roman"/>
    </w:rPr>
  </w:style>
  <w:style w:type="paragraph" w:customStyle="1" w:styleId="rvps2">
    <w:name w:val="rvps2"/>
    <w:basedOn w:val="Normal"/>
    <w:uiPriority w:val="99"/>
    <w:rsid w:val="00D63662"/>
    <w:rPr>
      <w:bCs w:val="0"/>
    </w:rPr>
  </w:style>
  <w:style w:type="paragraph" w:customStyle="1" w:styleId="rvps10">
    <w:name w:val="rvps10"/>
    <w:basedOn w:val="Normal"/>
    <w:uiPriority w:val="99"/>
    <w:rsid w:val="00D63662"/>
    <w:pPr>
      <w:jc w:val="both"/>
    </w:pPr>
    <w:rPr>
      <w:bCs w:val="0"/>
    </w:rPr>
  </w:style>
  <w:style w:type="character" w:customStyle="1" w:styleId="rvts22">
    <w:name w:val="rvts22"/>
    <w:uiPriority w:val="99"/>
    <w:rsid w:val="00D63662"/>
    <w:rPr>
      <w:b/>
      <w:i/>
      <w:sz w:val="24"/>
    </w:rPr>
  </w:style>
  <w:style w:type="character" w:customStyle="1" w:styleId="rvts23">
    <w:name w:val="rvts23"/>
    <w:uiPriority w:val="99"/>
    <w:rsid w:val="00D63662"/>
    <w:rPr>
      <w:i/>
      <w:sz w:val="24"/>
    </w:rPr>
  </w:style>
  <w:style w:type="paragraph" w:customStyle="1" w:styleId="rvps13">
    <w:name w:val="rvps13"/>
    <w:basedOn w:val="Normal"/>
    <w:uiPriority w:val="99"/>
    <w:rsid w:val="00D63662"/>
    <w:pPr>
      <w:ind w:firstLine="360"/>
    </w:pPr>
    <w:rPr>
      <w:bCs w:val="0"/>
    </w:rPr>
  </w:style>
  <w:style w:type="paragraph" w:customStyle="1" w:styleId="rvps14">
    <w:name w:val="rvps14"/>
    <w:basedOn w:val="Normal"/>
    <w:uiPriority w:val="99"/>
    <w:rsid w:val="00D63662"/>
    <w:pPr>
      <w:ind w:firstLine="885"/>
    </w:pPr>
    <w:rPr>
      <w:bCs w:val="0"/>
    </w:rPr>
  </w:style>
  <w:style w:type="character" w:customStyle="1" w:styleId="rvts14">
    <w:name w:val="rvts14"/>
    <w:uiPriority w:val="99"/>
    <w:rsid w:val="00D63662"/>
    <w:rPr>
      <w:b/>
      <w:i/>
      <w:sz w:val="24"/>
    </w:rPr>
  </w:style>
  <w:style w:type="paragraph" w:customStyle="1" w:styleId="rvps32">
    <w:name w:val="rvps32"/>
    <w:basedOn w:val="Normal"/>
    <w:uiPriority w:val="99"/>
    <w:rsid w:val="00D63662"/>
    <w:pPr>
      <w:spacing w:before="240" w:after="60"/>
    </w:pPr>
    <w:rPr>
      <w:bCs w:val="0"/>
    </w:rPr>
  </w:style>
  <w:style w:type="character" w:customStyle="1" w:styleId="rvts26">
    <w:name w:val="rvts26"/>
    <w:uiPriority w:val="99"/>
    <w:rsid w:val="00D63662"/>
    <w:rPr>
      <w:i/>
    </w:rPr>
  </w:style>
  <w:style w:type="character" w:customStyle="1" w:styleId="rvts27">
    <w:name w:val="rvts27"/>
    <w:uiPriority w:val="99"/>
    <w:rsid w:val="00D63662"/>
    <w:rPr>
      <w:b/>
    </w:rPr>
  </w:style>
  <w:style w:type="character" w:customStyle="1" w:styleId="rvts28">
    <w:name w:val="rvts28"/>
    <w:uiPriority w:val="99"/>
    <w:rsid w:val="00D63662"/>
    <w:rPr>
      <w:i/>
      <w:shd w:val="clear" w:color="auto" w:fill="FFFFFF"/>
    </w:rPr>
  </w:style>
  <w:style w:type="character" w:customStyle="1" w:styleId="rvts29">
    <w:name w:val="rvts29"/>
    <w:uiPriority w:val="99"/>
    <w:rsid w:val="00D63662"/>
    <w:rPr>
      <w:shd w:val="clear" w:color="auto" w:fill="FFFFFF"/>
    </w:rPr>
  </w:style>
  <w:style w:type="character" w:customStyle="1" w:styleId="rvts30">
    <w:name w:val="rvts30"/>
    <w:uiPriority w:val="99"/>
    <w:rsid w:val="00D63662"/>
    <w:rPr>
      <w:b/>
      <w:shd w:val="clear" w:color="auto" w:fill="FFFFFF"/>
    </w:rPr>
  </w:style>
  <w:style w:type="character" w:customStyle="1" w:styleId="rvts31">
    <w:name w:val="rvts31"/>
    <w:uiPriority w:val="99"/>
    <w:rsid w:val="00D63662"/>
    <w:rPr>
      <w:i/>
    </w:rPr>
  </w:style>
  <w:style w:type="character" w:customStyle="1" w:styleId="rvts33">
    <w:name w:val="rvts33"/>
    <w:uiPriority w:val="99"/>
    <w:rsid w:val="00D63662"/>
    <w:rPr>
      <w:color w:val="000000"/>
    </w:rPr>
  </w:style>
  <w:style w:type="character" w:customStyle="1" w:styleId="rvts34">
    <w:name w:val="rvts34"/>
    <w:uiPriority w:val="99"/>
    <w:rsid w:val="00D63662"/>
    <w:rPr>
      <w:b/>
    </w:rPr>
  </w:style>
  <w:style w:type="character" w:customStyle="1" w:styleId="rvts35">
    <w:name w:val="rvts35"/>
    <w:uiPriority w:val="99"/>
    <w:rsid w:val="00D63662"/>
    <w:rPr>
      <w:rFonts w:ascii="Times New Roman" w:hAnsi="Times New Roman"/>
    </w:rPr>
  </w:style>
  <w:style w:type="character" w:customStyle="1" w:styleId="rvts36">
    <w:name w:val="rvts36"/>
    <w:uiPriority w:val="99"/>
    <w:rsid w:val="00D63662"/>
    <w:rPr>
      <w:b/>
      <w:color w:val="000000"/>
    </w:rPr>
  </w:style>
  <w:style w:type="character" w:customStyle="1" w:styleId="rvts37">
    <w:name w:val="rvts37"/>
    <w:uiPriority w:val="99"/>
    <w:rsid w:val="00D63662"/>
    <w:rPr>
      <w:i/>
      <w:color w:val="000000"/>
    </w:rPr>
  </w:style>
  <w:style w:type="character" w:customStyle="1" w:styleId="rvts38">
    <w:name w:val="rvts38"/>
    <w:uiPriority w:val="99"/>
    <w:rsid w:val="00D63662"/>
    <w:rPr>
      <w:color w:val="000000"/>
      <w:shd w:val="clear" w:color="auto" w:fill="FFFFFF"/>
    </w:rPr>
  </w:style>
  <w:style w:type="character" w:customStyle="1" w:styleId="rvts39">
    <w:name w:val="rvts39"/>
    <w:uiPriority w:val="99"/>
    <w:rsid w:val="00D63662"/>
    <w:rPr>
      <w:rFonts w:ascii="Times New Roman" w:hAnsi="Times New Roman"/>
      <w:color w:val="000000"/>
    </w:rPr>
  </w:style>
  <w:style w:type="paragraph" w:customStyle="1" w:styleId="rvps15">
    <w:name w:val="rvps15"/>
    <w:basedOn w:val="Normal"/>
    <w:uiPriority w:val="99"/>
    <w:rsid w:val="00D63662"/>
    <w:rPr>
      <w:bCs w:val="0"/>
    </w:rPr>
  </w:style>
  <w:style w:type="character" w:customStyle="1" w:styleId="rvts32">
    <w:name w:val="rvts32"/>
    <w:basedOn w:val="DefaultParagraphFont"/>
    <w:uiPriority w:val="99"/>
    <w:rsid w:val="00D63662"/>
    <w:rPr>
      <w:rFonts w:cs="Times New Roman"/>
    </w:rPr>
  </w:style>
  <w:style w:type="paragraph" w:customStyle="1" w:styleId="rvps16">
    <w:name w:val="rvps16"/>
    <w:basedOn w:val="Normal"/>
    <w:uiPriority w:val="99"/>
    <w:rsid w:val="00D63662"/>
    <w:rPr>
      <w:bCs w:val="0"/>
    </w:rPr>
  </w:style>
  <w:style w:type="paragraph" w:customStyle="1" w:styleId="rvps20">
    <w:name w:val="rvps20"/>
    <w:basedOn w:val="Normal"/>
    <w:uiPriority w:val="99"/>
    <w:rsid w:val="00D63662"/>
    <w:pPr>
      <w:ind w:firstLine="30"/>
      <w:jc w:val="center"/>
    </w:pPr>
    <w:rPr>
      <w:bCs w:val="0"/>
    </w:rPr>
  </w:style>
  <w:style w:type="character" w:customStyle="1" w:styleId="rvts42">
    <w:name w:val="rvts42"/>
    <w:uiPriority w:val="99"/>
    <w:rsid w:val="00D63662"/>
    <w:rPr>
      <w:sz w:val="22"/>
    </w:rPr>
  </w:style>
  <w:style w:type="paragraph" w:customStyle="1" w:styleId="rvps22">
    <w:name w:val="rvps22"/>
    <w:basedOn w:val="Normal"/>
    <w:uiPriority w:val="99"/>
    <w:rsid w:val="00D63662"/>
    <w:pPr>
      <w:shd w:val="clear" w:color="auto" w:fill="FFFFFF"/>
      <w:ind w:left="450"/>
    </w:pPr>
    <w:rPr>
      <w:bCs w:val="0"/>
    </w:rPr>
  </w:style>
  <w:style w:type="character" w:customStyle="1" w:styleId="rvts43">
    <w:name w:val="rvts43"/>
    <w:uiPriority w:val="99"/>
    <w:rsid w:val="00D63662"/>
    <w:rPr>
      <w:color w:val="000000"/>
      <w:sz w:val="27"/>
    </w:rPr>
  </w:style>
  <w:style w:type="character" w:customStyle="1" w:styleId="rvts44">
    <w:name w:val="rvts44"/>
    <w:uiPriority w:val="99"/>
    <w:rsid w:val="00D63662"/>
    <w:rPr>
      <w:rFonts w:ascii="Times New Roman" w:hAnsi="Times New Roman"/>
      <w:color w:val="000000"/>
      <w:sz w:val="24"/>
    </w:rPr>
  </w:style>
  <w:style w:type="paragraph" w:customStyle="1" w:styleId="rvps25">
    <w:name w:val="rvps25"/>
    <w:basedOn w:val="Normal"/>
    <w:uiPriority w:val="99"/>
    <w:rsid w:val="00D63662"/>
    <w:pPr>
      <w:jc w:val="both"/>
    </w:pPr>
    <w:rPr>
      <w:bCs w:val="0"/>
    </w:rPr>
  </w:style>
  <w:style w:type="paragraph" w:customStyle="1" w:styleId="rvps26">
    <w:name w:val="rvps26"/>
    <w:basedOn w:val="Normal"/>
    <w:uiPriority w:val="99"/>
    <w:rsid w:val="00D63662"/>
    <w:pPr>
      <w:jc w:val="both"/>
    </w:pPr>
    <w:rPr>
      <w:bCs w:val="0"/>
    </w:rPr>
  </w:style>
  <w:style w:type="paragraph" w:customStyle="1" w:styleId="rvps27">
    <w:name w:val="rvps27"/>
    <w:basedOn w:val="Normal"/>
    <w:uiPriority w:val="99"/>
    <w:rsid w:val="00D63662"/>
    <w:pPr>
      <w:ind w:firstLine="885"/>
    </w:pPr>
    <w:rPr>
      <w:bCs w:val="0"/>
    </w:rPr>
  </w:style>
  <w:style w:type="character" w:customStyle="1" w:styleId="rvts46">
    <w:name w:val="rvts46"/>
    <w:uiPriority w:val="99"/>
    <w:rsid w:val="00D63662"/>
    <w:rPr>
      <w:b/>
      <w:i/>
      <w:sz w:val="24"/>
    </w:rPr>
  </w:style>
  <w:style w:type="character" w:customStyle="1" w:styleId="rvts47">
    <w:name w:val="rvts47"/>
    <w:uiPriority w:val="99"/>
    <w:rsid w:val="00D63662"/>
    <w:rPr>
      <w:sz w:val="24"/>
    </w:rPr>
  </w:style>
  <w:style w:type="character" w:customStyle="1" w:styleId="rvts50">
    <w:name w:val="rvts50"/>
    <w:uiPriority w:val="99"/>
    <w:rsid w:val="00D63662"/>
    <w:rPr>
      <w:color w:val="0000FF"/>
      <w:sz w:val="24"/>
      <w:u w:val="single"/>
    </w:rPr>
  </w:style>
  <w:style w:type="paragraph" w:customStyle="1" w:styleId="rvps24">
    <w:name w:val="rvps24"/>
    <w:basedOn w:val="Normal"/>
    <w:uiPriority w:val="99"/>
    <w:rsid w:val="00D63662"/>
    <w:rPr>
      <w:bCs w:val="0"/>
    </w:rPr>
  </w:style>
  <w:style w:type="paragraph" w:customStyle="1" w:styleId="rvps36">
    <w:name w:val="rvps36"/>
    <w:basedOn w:val="Normal"/>
    <w:uiPriority w:val="99"/>
    <w:rsid w:val="00D63662"/>
    <w:pPr>
      <w:ind w:firstLine="720"/>
      <w:jc w:val="both"/>
    </w:pPr>
    <w:rPr>
      <w:bCs w:val="0"/>
    </w:rPr>
  </w:style>
  <w:style w:type="character" w:customStyle="1" w:styleId="rvts11">
    <w:name w:val="rvts11"/>
    <w:uiPriority w:val="99"/>
    <w:rsid w:val="00D63662"/>
    <w:rPr>
      <w:sz w:val="24"/>
    </w:rPr>
  </w:style>
  <w:style w:type="character" w:customStyle="1" w:styleId="rvts66">
    <w:name w:val="rvts66"/>
    <w:uiPriority w:val="99"/>
    <w:rsid w:val="00D63662"/>
    <w:rPr>
      <w:i/>
      <w:sz w:val="24"/>
    </w:rPr>
  </w:style>
  <w:style w:type="character" w:customStyle="1" w:styleId="rvts67">
    <w:name w:val="rvts67"/>
    <w:uiPriority w:val="99"/>
    <w:rsid w:val="00D63662"/>
    <w:rPr>
      <w:b/>
      <w:sz w:val="24"/>
    </w:rPr>
  </w:style>
  <w:style w:type="character" w:customStyle="1" w:styleId="rvts68">
    <w:name w:val="rvts68"/>
    <w:uiPriority w:val="99"/>
    <w:rsid w:val="00D63662"/>
    <w:rPr>
      <w:b/>
      <w:sz w:val="24"/>
    </w:rPr>
  </w:style>
  <w:style w:type="character" w:customStyle="1" w:styleId="rvts70">
    <w:name w:val="rvts70"/>
    <w:uiPriority w:val="99"/>
    <w:rsid w:val="00D63662"/>
    <w:rPr>
      <w:i/>
      <w:sz w:val="16"/>
    </w:rPr>
  </w:style>
  <w:style w:type="character" w:customStyle="1" w:styleId="rvts71">
    <w:name w:val="rvts71"/>
    <w:uiPriority w:val="99"/>
    <w:rsid w:val="00D63662"/>
    <w:rPr>
      <w:i/>
      <w:sz w:val="24"/>
    </w:rPr>
  </w:style>
  <w:style w:type="character" w:customStyle="1" w:styleId="rvts72">
    <w:name w:val="rvts72"/>
    <w:uiPriority w:val="99"/>
    <w:rsid w:val="00D63662"/>
    <w:rPr>
      <w:color w:val="000000"/>
    </w:rPr>
  </w:style>
  <w:style w:type="character" w:customStyle="1" w:styleId="rvts74">
    <w:name w:val="rvts74"/>
    <w:uiPriority w:val="99"/>
    <w:rsid w:val="00D63662"/>
    <w:rPr>
      <w:b/>
      <w:color w:val="000000"/>
    </w:rPr>
  </w:style>
  <w:style w:type="character" w:customStyle="1" w:styleId="rvts75">
    <w:name w:val="rvts75"/>
    <w:uiPriority w:val="99"/>
    <w:rsid w:val="00D63662"/>
    <w:rPr>
      <w:i/>
      <w:color w:val="000000"/>
      <w:shd w:val="clear" w:color="auto" w:fill="FFFFFF"/>
    </w:rPr>
  </w:style>
  <w:style w:type="character" w:customStyle="1" w:styleId="rvts76">
    <w:name w:val="rvts76"/>
    <w:uiPriority w:val="99"/>
    <w:rsid w:val="00D63662"/>
    <w:rPr>
      <w:color w:val="000000"/>
      <w:shd w:val="clear" w:color="auto" w:fill="FFFFFF"/>
    </w:rPr>
  </w:style>
  <w:style w:type="character" w:customStyle="1" w:styleId="rvts77">
    <w:name w:val="rvts77"/>
    <w:uiPriority w:val="99"/>
    <w:rsid w:val="00D63662"/>
    <w:rPr>
      <w:i/>
      <w:color w:val="000000"/>
    </w:rPr>
  </w:style>
  <w:style w:type="character" w:customStyle="1" w:styleId="rvts78">
    <w:name w:val="rvts78"/>
    <w:uiPriority w:val="99"/>
    <w:rsid w:val="00D63662"/>
    <w:rPr>
      <w:rFonts w:ascii="Times New Roman" w:hAnsi="Times New Roman"/>
      <w:color w:val="000000"/>
    </w:rPr>
  </w:style>
  <w:style w:type="character" w:customStyle="1" w:styleId="rvts79">
    <w:name w:val="rvts79"/>
    <w:uiPriority w:val="99"/>
    <w:rsid w:val="00D63662"/>
    <w:rPr>
      <w:i/>
    </w:rPr>
  </w:style>
  <w:style w:type="character" w:customStyle="1" w:styleId="rvts80">
    <w:name w:val="rvts80"/>
    <w:uiPriority w:val="99"/>
    <w:rsid w:val="00D63662"/>
    <w:rPr>
      <w:b/>
    </w:rPr>
  </w:style>
  <w:style w:type="character" w:customStyle="1" w:styleId="rvts81">
    <w:name w:val="rvts81"/>
    <w:uiPriority w:val="99"/>
    <w:rsid w:val="00D63662"/>
    <w:rPr>
      <w:color w:val="000000"/>
      <w:u w:val="single"/>
      <w:shd w:val="clear" w:color="auto" w:fill="FFFFFF"/>
    </w:rPr>
  </w:style>
  <w:style w:type="character" w:customStyle="1" w:styleId="rvts84">
    <w:name w:val="rvts84"/>
    <w:uiPriority w:val="99"/>
    <w:rsid w:val="00D63662"/>
    <w:rPr>
      <w:b/>
      <w:i/>
      <w:sz w:val="24"/>
    </w:rPr>
  </w:style>
  <w:style w:type="character" w:customStyle="1" w:styleId="rvts85">
    <w:name w:val="rvts85"/>
    <w:uiPriority w:val="99"/>
    <w:rsid w:val="00D63662"/>
    <w:rPr>
      <w:i/>
      <w:color w:val="000000"/>
      <w:sz w:val="24"/>
    </w:rPr>
  </w:style>
  <w:style w:type="character" w:customStyle="1" w:styleId="rvts86">
    <w:name w:val="rvts86"/>
    <w:uiPriority w:val="99"/>
    <w:rsid w:val="00D63662"/>
    <w:rPr>
      <w:color w:val="000000"/>
      <w:sz w:val="24"/>
    </w:rPr>
  </w:style>
  <w:style w:type="character" w:customStyle="1" w:styleId="rvts87">
    <w:name w:val="rvts87"/>
    <w:uiPriority w:val="99"/>
    <w:rsid w:val="00D63662"/>
    <w:rPr>
      <w:b/>
      <w:color w:val="000000"/>
      <w:sz w:val="24"/>
    </w:rPr>
  </w:style>
  <w:style w:type="character" w:customStyle="1" w:styleId="rvts88">
    <w:name w:val="rvts88"/>
    <w:uiPriority w:val="99"/>
    <w:rsid w:val="00D63662"/>
    <w:rPr>
      <w:b/>
      <w:color w:val="000000"/>
      <w:sz w:val="27"/>
    </w:rPr>
  </w:style>
  <w:style w:type="character" w:customStyle="1" w:styleId="rvts90">
    <w:name w:val="rvts90"/>
    <w:uiPriority w:val="99"/>
    <w:rsid w:val="00D63662"/>
    <w:rPr>
      <w:rFonts w:ascii="Lucida Sans Unicode" w:hAnsi="Lucida Sans Unicode"/>
      <w:color w:val="76797C"/>
      <w:sz w:val="17"/>
    </w:rPr>
  </w:style>
  <w:style w:type="character" w:customStyle="1" w:styleId="rvts69">
    <w:name w:val="rvts69"/>
    <w:basedOn w:val="DefaultParagraphFont"/>
    <w:uiPriority w:val="99"/>
    <w:rsid w:val="00D63662"/>
    <w:rPr>
      <w:rFonts w:cs="Times New Roman"/>
    </w:rPr>
  </w:style>
  <w:style w:type="character" w:customStyle="1" w:styleId="rvts73">
    <w:name w:val="rvts73"/>
    <w:basedOn w:val="DefaultParagraphFont"/>
    <w:uiPriority w:val="99"/>
    <w:rsid w:val="00D63662"/>
    <w:rPr>
      <w:rFonts w:cs="Times New Roman"/>
    </w:rPr>
  </w:style>
  <w:style w:type="paragraph" w:customStyle="1" w:styleId="rvps43">
    <w:name w:val="rvps43"/>
    <w:basedOn w:val="Normal"/>
    <w:uiPriority w:val="99"/>
    <w:rsid w:val="00D63662"/>
    <w:pPr>
      <w:ind w:left="525" w:hanging="450"/>
    </w:pPr>
    <w:rPr>
      <w:bCs w:val="0"/>
    </w:rPr>
  </w:style>
  <w:style w:type="paragraph" w:customStyle="1" w:styleId="rvps44">
    <w:name w:val="rvps44"/>
    <w:basedOn w:val="Normal"/>
    <w:uiPriority w:val="99"/>
    <w:rsid w:val="00D63662"/>
    <w:pPr>
      <w:spacing w:after="300"/>
    </w:pPr>
    <w:rPr>
      <w:bCs w:val="0"/>
    </w:rPr>
  </w:style>
  <w:style w:type="paragraph" w:customStyle="1" w:styleId="rvps49">
    <w:name w:val="rvps49"/>
    <w:basedOn w:val="Normal"/>
    <w:uiPriority w:val="99"/>
    <w:rsid w:val="00D63662"/>
    <w:pPr>
      <w:shd w:val="clear" w:color="auto" w:fill="FFFFFF"/>
      <w:ind w:left="1350" w:hanging="450"/>
    </w:pPr>
    <w:rPr>
      <w:bCs w:val="0"/>
    </w:rPr>
  </w:style>
  <w:style w:type="character" w:customStyle="1" w:styleId="rvts91">
    <w:name w:val="rvts91"/>
    <w:uiPriority w:val="99"/>
    <w:rsid w:val="00D63662"/>
    <w:rPr>
      <w:b/>
      <w:i/>
      <w:sz w:val="24"/>
    </w:rPr>
  </w:style>
  <w:style w:type="character" w:customStyle="1" w:styleId="rvts92">
    <w:name w:val="rvts92"/>
    <w:uiPriority w:val="99"/>
    <w:rsid w:val="00D63662"/>
    <w:rPr>
      <w:color w:val="000000"/>
      <w:sz w:val="24"/>
      <w:shd w:val="clear" w:color="auto" w:fill="FFFFFF"/>
    </w:rPr>
  </w:style>
  <w:style w:type="character" w:customStyle="1" w:styleId="rvts93">
    <w:name w:val="rvts93"/>
    <w:uiPriority w:val="99"/>
    <w:rsid w:val="00D63662"/>
    <w:rPr>
      <w:color w:val="333333"/>
      <w:sz w:val="24"/>
    </w:rPr>
  </w:style>
  <w:style w:type="character" w:customStyle="1" w:styleId="rvts94">
    <w:name w:val="rvts94"/>
    <w:uiPriority w:val="99"/>
    <w:rsid w:val="00D63662"/>
    <w:rPr>
      <w:i/>
      <w:color w:val="333333"/>
    </w:rPr>
  </w:style>
  <w:style w:type="character" w:customStyle="1" w:styleId="rvts95">
    <w:name w:val="rvts95"/>
    <w:uiPriority w:val="99"/>
    <w:rsid w:val="00D63662"/>
    <w:rPr>
      <w:b/>
    </w:rPr>
  </w:style>
  <w:style w:type="character" w:customStyle="1" w:styleId="rvts96">
    <w:name w:val="rvts96"/>
    <w:uiPriority w:val="99"/>
    <w:rsid w:val="00D63662"/>
    <w:rPr>
      <w:rFonts w:ascii="Calibri" w:hAnsi="Calibri"/>
      <w:b/>
      <w:sz w:val="28"/>
    </w:rPr>
  </w:style>
  <w:style w:type="character" w:customStyle="1" w:styleId="rvts97">
    <w:name w:val="rvts97"/>
    <w:uiPriority w:val="99"/>
    <w:rsid w:val="00D63662"/>
    <w:rPr>
      <w:b/>
      <w:color w:val="000000"/>
      <w:sz w:val="24"/>
    </w:rPr>
  </w:style>
  <w:style w:type="character" w:customStyle="1" w:styleId="rvts98">
    <w:name w:val="rvts98"/>
    <w:uiPriority w:val="99"/>
    <w:rsid w:val="00D63662"/>
    <w:rPr>
      <w:rFonts w:ascii="Times New Roman" w:hAnsi="Times New Roman"/>
      <w:color w:val="000000"/>
      <w:sz w:val="24"/>
    </w:rPr>
  </w:style>
  <w:style w:type="character" w:customStyle="1" w:styleId="rvts99">
    <w:name w:val="rvts99"/>
    <w:uiPriority w:val="99"/>
    <w:rsid w:val="00D63662"/>
    <w:rPr>
      <w:sz w:val="22"/>
    </w:rPr>
  </w:style>
  <w:style w:type="character" w:customStyle="1" w:styleId="rvts100">
    <w:name w:val="rvts100"/>
    <w:uiPriority w:val="99"/>
    <w:rsid w:val="00D63662"/>
    <w:rPr>
      <w:b/>
      <w:sz w:val="22"/>
    </w:rPr>
  </w:style>
  <w:style w:type="character" w:customStyle="1" w:styleId="rvts101">
    <w:name w:val="rvts101"/>
    <w:uiPriority w:val="99"/>
    <w:rsid w:val="00D63662"/>
    <w:rPr>
      <w:b/>
      <w:i/>
      <w:sz w:val="22"/>
    </w:rPr>
  </w:style>
  <w:style w:type="character" w:customStyle="1" w:styleId="rvts102">
    <w:name w:val="rvts102"/>
    <w:uiPriority w:val="99"/>
    <w:rsid w:val="00D63662"/>
    <w:rPr>
      <w:color w:val="000000"/>
      <w:sz w:val="22"/>
    </w:rPr>
  </w:style>
  <w:style w:type="paragraph" w:customStyle="1" w:styleId="rvps50">
    <w:name w:val="rvps50"/>
    <w:basedOn w:val="Normal"/>
    <w:uiPriority w:val="99"/>
    <w:rsid w:val="00D63662"/>
    <w:rPr>
      <w:bCs w:val="0"/>
    </w:rPr>
  </w:style>
  <w:style w:type="paragraph" w:customStyle="1" w:styleId="rvps51">
    <w:name w:val="rvps51"/>
    <w:basedOn w:val="Normal"/>
    <w:uiPriority w:val="99"/>
    <w:rsid w:val="00D63662"/>
    <w:pPr>
      <w:shd w:val="clear" w:color="auto" w:fill="FFFFFF"/>
      <w:spacing w:before="120" w:after="120"/>
      <w:ind w:left="120" w:right="120"/>
      <w:jc w:val="both"/>
    </w:pPr>
    <w:rPr>
      <w:bCs w:val="0"/>
    </w:rPr>
  </w:style>
  <w:style w:type="character" w:customStyle="1" w:styleId="rvts104">
    <w:name w:val="rvts104"/>
    <w:uiPriority w:val="99"/>
    <w:rsid w:val="00D63662"/>
    <w:rPr>
      <w:b/>
      <w:color w:val="000033"/>
      <w:sz w:val="24"/>
    </w:rPr>
  </w:style>
  <w:style w:type="character" w:customStyle="1" w:styleId="rvts105">
    <w:name w:val="rvts105"/>
    <w:uiPriority w:val="99"/>
    <w:rsid w:val="00D63662"/>
    <w:rPr>
      <w:color w:val="000033"/>
      <w:sz w:val="24"/>
    </w:rPr>
  </w:style>
  <w:style w:type="character" w:customStyle="1" w:styleId="rvts106">
    <w:name w:val="rvts106"/>
    <w:uiPriority w:val="99"/>
    <w:rsid w:val="00D63662"/>
    <w:rPr>
      <w:color w:val="000033"/>
      <w:sz w:val="24"/>
    </w:rPr>
  </w:style>
  <w:style w:type="character" w:customStyle="1" w:styleId="rvts107">
    <w:name w:val="rvts107"/>
    <w:uiPriority w:val="99"/>
    <w:rsid w:val="00D63662"/>
    <w:rPr>
      <w:b/>
      <w:sz w:val="24"/>
    </w:rPr>
  </w:style>
  <w:style w:type="character" w:customStyle="1" w:styleId="rvts108">
    <w:name w:val="rvts108"/>
    <w:uiPriority w:val="99"/>
    <w:rsid w:val="00D63662"/>
    <w:rPr>
      <w:sz w:val="24"/>
    </w:rPr>
  </w:style>
  <w:style w:type="character" w:customStyle="1" w:styleId="rvts109">
    <w:name w:val="rvts109"/>
    <w:uiPriority w:val="99"/>
    <w:rsid w:val="00D63662"/>
    <w:rPr>
      <w:b/>
      <w:color w:val="000033"/>
      <w:sz w:val="24"/>
    </w:rPr>
  </w:style>
  <w:style w:type="paragraph" w:customStyle="1" w:styleId="rvps53">
    <w:name w:val="rvps53"/>
    <w:basedOn w:val="Normal"/>
    <w:uiPriority w:val="99"/>
    <w:rsid w:val="00D63662"/>
    <w:pPr>
      <w:jc w:val="center"/>
    </w:pPr>
    <w:rPr>
      <w:bCs w:val="0"/>
    </w:rPr>
  </w:style>
  <w:style w:type="paragraph" w:customStyle="1" w:styleId="rvps54">
    <w:name w:val="rvps54"/>
    <w:basedOn w:val="Normal"/>
    <w:uiPriority w:val="99"/>
    <w:rsid w:val="00D63662"/>
    <w:rPr>
      <w:bCs w:val="0"/>
    </w:rPr>
  </w:style>
  <w:style w:type="character" w:customStyle="1" w:styleId="rvts111">
    <w:name w:val="rvts111"/>
    <w:uiPriority w:val="99"/>
    <w:rsid w:val="00D63662"/>
    <w:rPr>
      <w:sz w:val="16"/>
    </w:rPr>
  </w:style>
  <w:style w:type="character" w:customStyle="1" w:styleId="rvts112">
    <w:name w:val="rvts112"/>
    <w:uiPriority w:val="99"/>
    <w:rsid w:val="00D63662"/>
    <w:rPr>
      <w:color w:val="000000"/>
      <w:sz w:val="18"/>
    </w:rPr>
  </w:style>
  <w:style w:type="character" w:customStyle="1" w:styleId="rvts113">
    <w:name w:val="rvts113"/>
    <w:uiPriority w:val="99"/>
    <w:rsid w:val="00D63662"/>
    <w:rPr>
      <w:sz w:val="18"/>
    </w:rPr>
  </w:style>
  <w:style w:type="character" w:customStyle="1" w:styleId="rvts114">
    <w:name w:val="rvts114"/>
    <w:uiPriority w:val="99"/>
    <w:rsid w:val="00D63662"/>
    <w:rPr>
      <w:i/>
      <w:sz w:val="18"/>
    </w:rPr>
  </w:style>
  <w:style w:type="character" w:customStyle="1" w:styleId="FontStyle37">
    <w:name w:val="Font Style37"/>
    <w:uiPriority w:val="99"/>
    <w:rsid w:val="00D63662"/>
    <w:rPr>
      <w:rFonts w:ascii="Times New Roman" w:hAnsi="Times New Roman"/>
      <w:sz w:val="26"/>
    </w:rPr>
  </w:style>
  <w:style w:type="paragraph" w:customStyle="1" w:styleId="ListParagraph1">
    <w:name w:val="List Paragraph1"/>
    <w:basedOn w:val="Normal"/>
    <w:uiPriority w:val="99"/>
    <w:rsid w:val="00D63662"/>
    <w:pPr>
      <w:suppressAutoHyphens/>
      <w:spacing w:after="200" w:line="276" w:lineRule="auto"/>
      <w:ind w:left="708"/>
    </w:pPr>
    <w:rPr>
      <w:rFonts w:ascii="Calibri" w:hAnsi="Calibri" w:cs="Calibri"/>
      <w:bCs w:val="0"/>
      <w:sz w:val="22"/>
      <w:szCs w:val="22"/>
      <w:lang w:eastAsia="ar-SA"/>
    </w:rPr>
  </w:style>
  <w:style w:type="paragraph" w:customStyle="1" w:styleId="Textbody">
    <w:name w:val="Text body"/>
    <w:basedOn w:val="Normal"/>
    <w:uiPriority w:val="99"/>
    <w:rsid w:val="00D63662"/>
    <w:pPr>
      <w:widowControl w:val="0"/>
      <w:suppressAutoHyphens/>
      <w:spacing w:after="120"/>
      <w:textAlignment w:val="baseline"/>
    </w:pPr>
    <w:rPr>
      <w:rFonts w:eastAsia="SimSun" w:cs="Mangal"/>
      <w:bCs w:val="0"/>
      <w:kern w:val="1"/>
      <w:lang w:eastAsia="hi-IN" w:bidi="hi-IN"/>
    </w:rPr>
  </w:style>
  <w:style w:type="paragraph" w:customStyle="1" w:styleId="rvps34">
    <w:name w:val="rvps34"/>
    <w:basedOn w:val="Normal"/>
    <w:uiPriority w:val="99"/>
    <w:rsid w:val="00D63662"/>
    <w:pPr>
      <w:spacing w:before="100" w:beforeAutospacing="1" w:after="100" w:afterAutospacing="1"/>
    </w:pPr>
    <w:rPr>
      <w:bCs w:val="0"/>
    </w:rPr>
  </w:style>
  <w:style w:type="character" w:customStyle="1" w:styleId="2">
    <w:name w:val="Основной текст (2)"/>
    <w:uiPriority w:val="99"/>
    <w:rsid w:val="004B00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268735" TargetMode="External"/><Relationship Id="rId13" Type="http://schemas.openxmlformats.org/officeDocument/2006/relationships/hyperlink" Target="http://www.e-rej.ru/" TargetMode="External"/><Relationship Id="rId18" Type="http://schemas.openxmlformats.org/officeDocument/2006/relationships/hyperlink" Target="http://edu.gup.ru/" TargetMode="External"/><Relationship Id="rId3" Type="http://schemas.openxmlformats.org/officeDocument/2006/relationships/settings" Target="settings.xml"/><Relationship Id="rId21" Type="http://schemas.openxmlformats.org/officeDocument/2006/relationships/hyperlink" Target="http://e.lanbook.com/" TargetMode="External"/><Relationship Id="rId7" Type="http://schemas.openxmlformats.org/officeDocument/2006/relationships/hyperlink" Target="https://www.book.ru/book/926494" TargetMode="External"/><Relationship Id="rId12" Type="http://schemas.openxmlformats.org/officeDocument/2006/relationships/hyperlink" Target="http://www.economist.com.ru/" TargetMode="External"/><Relationship Id="rId17" Type="http://schemas.openxmlformats.org/officeDocument/2006/relationships/hyperlink" Target="http://library.gup.ru/" TargetMode="External"/><Relationship Id="rId2" Type="http://schemas.openxmlformats.org/officeDocument/2006/relationships/styles" Target="styles.xml"/><Relationship Id="rId16" Type="http://schemas.openxmlformats.org/officeDocument/2006/relationships/hyperlink" Target="http://www.gup.ru/" TargetMode="External"/><Relationship Id="rId20" Type="http://schemas.openxmlformats.org/officeDocument/2006/relationships/hyperlink" Target="http://window.edu.ru/" TargetMode="External"/><Relationship Id="rId1" Type="http://schemas.openxmlformats.org/officeDocument/2006/relationships/numbering" Target="numbering.xml"/><Relationship Id="rId6" Type="http://schemas.openxmlformats.org/officeDocument/2006/relationships/hyperlink" Target="https://book.ru/book/926563" TargetMode="External"/><Relationship Id="rId11" Type="http://schemas.openxmlformats.org/officeDocument/2006/relationships/hyperlink" Target="http://www.vopreco.ru/" TargetMode="External"/><Relationship Id="rId5" Type="http://schemas.openxmlformats.org/officeDocument/2006/relationships/hyperlink" Target="https://book.ru/book/931226" TargetMode="External"/><Relationship Id="rId15" Type="http://schemas.openxmlformats.org/officeDocument/2006/relationships/hyperlink" Target="http://www.smoney.ru/" TargetMode="External"/><Relationship Id="rId23" Type="http://schemas.openxmlformats.org/officeDocument/2006/relationships/theme" Target="theme/theme1.xml"/><Relationship Id="rId10" Type="http://schemas.openxmlformats.org/officeDocument/2006/relationships/hyperlink" Target="https://urait.ru/bcode/412933"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urait.ru/bcode/406862" TargetMode="External"/><Relationship Id="rId14" Type="http://schemas.openxmlformats.org/officeDocument/2006/relationships/hyperlink" Target="http://www.kommersan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166</TotalTime>
  <Pages>35</Pages>
  <Words>11703</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Елена</cp:lastModifiedBy>
  <cp:revision>34</cp:revision>
  <dcterms:created xsi:type="dcterms:W3CDTF">2021-06-17T11:38:00Z</dcterms:created>
  <dcterms:modified xsi:type="dcterms:W3CDTF">2023-03-03T18:00:00Z</dcterms:modified>
</cp:coreProperties>
</file>